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681FE8" w:rsidRPr="00EE3F68" w14:paraId="4023D2E6" w14:textId="77777777" w:rsidTr="009C1D56">
        <w:trPr>
          <w:trHeight w:val="358"/>
        </w:trPr>
        <w:tc>
          <w:tcPr>
            <w:tcW w:w="9776" w:type="dxa"/>
          </w:tcPr>
          <w:p w14:paraId="604E8A7D" w14:textId="77777777" w:rsidR="00681FE8" w:rsidRPr="00EE3F68" w:rsidRDefault="00681FE8" w:rsidP="009C1D56">
            <w:pPr>
              <w:ind w:right="-314"/>
              <w:rPr>
                <w:rFonts w:ascii="Arial Narrow" w:hAnsi="Arial Narrow" w:cs="Arial"/>
                <w:b/>
              </w:rPr>
            </w:pPr>
            <w:bookmarkStart w:id="0" w:name="_Hlk134093705"/>
            <w:r w:rsidRPr="00EE3F68">
              <w:rPr>
                <w:rFonts w:ascii="Arial Narrow" w:hAnsi="Arial Narrow" w:cs="Arial"/>
                <w:b/>
              </w:rPr>
              <w:t>PONUDBA                                                                                                                      Obrazec št. 1</w:t>
            </w:r>
          </w:p>
        </w:tc>
      </w:tr>
    </w:tbl>
    <w:p w14:paraId="395E9434" w14:textId="77777777" w:rsidR="00681FE8" w:rsidRPr="00EE3F68" w:rsidRDefault="00681FE8" w:rsidP="00681FE8">
      <w:pPr>
        <w:jc w:val="both"/>
        <w:rPr>
          <w:rFonts w:ascii="Arial Narrow" w:hAnsi="Arial Narrow" w:cs="Arial"/>
          <w:b/>
          <w:bCs/>
        </w:rPr>
      </w:pPr>
      <w:r w:rsidRPr="00EE3F68">
        <w:rPr>
          <w:rFonts w:ascii="Arial Narrow" w:hAnsi="Arial Narrow" w:cs="Arial"/>
          <w:b/>
          <w:bCs/>
        </w:rPr>
        <w:t xml:space="preserve">Opozorilo: </w:t>
      </w:r>
    </w:p>
    <w:p w14:paraId="7C684FC6" w14:textId="77777777" w:rsidR="00681FE8" w:rsidRPr="00EE3F68" w:rsidRDefault="00681FE8" w:rsidP="00681FE8">
      <w:pPr>
        <w:jc w:val="both"/>
        <w:rPr>
          <w:rFonts w:ascii="Arial Narrow" w:hAnsi="Arial Narrow" w:cs="Arial"/>
          <w:b/>
          <w:bCs/>
        </w:rPr>
      </w:pPr>
      <w:r w:rsidRPr="00EE3F68">
        <w:rPr>
          <w:rFonts w:ascii="Arial Narrow" w:hAnsi="Arial Narrow" w:cs="Arial"/>
          <w:b/>
          <w:bCs/>
        </w:rPr>
        <w:t xml:space="preserve">Ponudnik mora izpolniti, podpisati in priložiti ta ponudbeni obrazec. </w:t>
      </w:r>
    </w:p>
    <w:p w14:paraId="48C96AAC" w14:textId="77777777" w:rsidR="00681FE8" w:rsidRPr="00EE3F68" w:rsidRDefault="00681FE8" w:rsidP="00681FE8">
      <w:pPr>
        <w:rPr>
          <w:rFonts w:ascii="Arial Narrow" w:hAnsi="Arial Narrow"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6402"/>
      </w:tblGrid>
      <w:tr w:rsidR="00681FE8" w:rsidRPr="00EE3F68" w14:paraId="7FA35061"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vAlign w:val="center"/>
          </w:tcPr>
          <w:p w14:paraId="720E192E" w14:textId="77777777" w:rsidR="00681FE8" w:rsidRPr="00EE3F68" w:rsidRDefault="00681FE8" w:rsidP="009C1D56">
            <w:pPr>
              <w:rPr>
                <w:rFonts w:ascii="Arial Narrow" w:hAnsi="Arial Narrow" w:cs="Arial"/>
                <w:b/>
              </w:rPr>
            </w:pPr>
            <w:r w:rsidRPr="00EE3F68">
              <w:rPr>
                <w:rFonts w:ascii="Arial Narrow" w:hAnsi="Arial Narrow" w:cs="Arial"/>
                <w:b/>
              </w:rPr>
              <w:t>Naziv ponudnika:</w:t>
            </w:r>
          </w:p>
        </w:tc>
        <w:tc>
          <w:tcPr>
            <w:tcW w:w="6402" w:type="dxa"/>
            <w:tcBorders>
              <w:top w:val="single" w:sz="4" w:space="0" w:color="auto"/>
              <w:left w:val="single" w:sz="4" w:space="0" w:color="auto"/>
              <w:bottom w:val="single" w:sz="4" w:space="0" w:color="auto"/>
              <w:right w:val="single" w:sz="4" w:space="0" w:color="auto"/>
            </w:tcBorders>
          </w:tcPr>
          <w:p w14:paraId="21E8EB9B" w14:textId="77777777" w:rsidR="00681FE8" w:rsidRPr="00EE3F68" w:rsidRDefault="00681FE8" w:rsidP="009C1D56">
            <w:pPr>
              <w:rPr>
                <w:rFonts w:ascii="Arial Narrow" w:hAnsi="Arial Narrow" w:cs="Arial"/>
              </w:rPr>
            </w:pPr>
          </w:p>
        </w:tc>
      </w:tr>
      <w:tr w:rsidR="00681FE8" w:rsidRPr="00EE3F68" w14:paraId="3C5A8D00"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tcPr>
          <w:p w14:paraId="374F867C" w14:textId="77777777" w:rsidR="00681FE8" w:rsidRPr="00EE3F68" w:rsidRDefault="00681FE8" w:rsidP="009C1D56">
            <w:pPr>
              <w:rPr>
                <w:rFonts w:ascii="Arial Narrow" w:hAnsi="Arial Narrow" w:cs="Arial"/>
                <w:b/>
              </w:rPr>
            </w:pPr>
            <w:r w:rsidRPr="00EE3F68">
              <w:rPr>
                <w:rFonts w:ascii="Arial Narrow" w:hAnsi="Arial Narrow" w:cs="Arial"/>
                <w:b/>
              </w:rPr>
              <w:t>Naslov ponudnika:</w:t>
            </w:r>
          </w:p>
        </w:tc>
        <w:tc>
          <w:tcPr>
            <w:tcW w:w="6402" w:type="dxa"/>
            <w:tcBorders>
              <w:top w:val="single" w:sz="4" w:space="0" w:color="auto"/>
              <w:left w:val="single" w:sz="4" w:space="0" w:color="auto"/>
              <w:bottom w:val="single" w:sz="4" w:space="0" w:color="auto"/>
              <w:right w:val="single" w:sz="4" w:space="0" w:color="auto"/>
            </w:tcBorders>
          </w:tcPr>
          <w:p w14:paraId="00E71699" w14:textId="77777777" w:rsidR="00681FE8" w:rsidRPr="00EE3F68" w:rsidRDefault="00681FE8" w:rsidP="009C1D56">
            <w:pPr>
              <w:rPr>
                <w:rFonts w:ascii="Arial Narrow" w:hAnsi="Arial Narrow" w:cs="Arial"/>
              </w:rPr>
            </w:pPr>
          </w:p>
        </w:tc>
      </w:tr>
      <w:tr w:rsidR="00681FE8" w:rsidRPr="00EE3F68" w14:paraId="04735A52"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vAlign w:val="center"/>
          </w:tcPr>
          <w:p w14:paraId="78E01349" w14:textId="77777777" w:rsidR="00681FE8" w:rsidRPr="00EE3F68" w:rsidRDefault="00681FE8" w:rsidP="009C1D56">
            <w:pPr>
              <w:rPr>
                <w:rFonts w:ascii="Arial Narrow" w:hAnsi="Arial Narrow" w:cs="Arial"/>
                <w:b/>
              </w:rPr>
            </w:pPr>
            <w:r w:rsidRPr="00EE3F68">
              <w:rPr>
                <w:rFonts w:ascii="Arial Narrow" w:hAnsi="Arial Narrow" w:cs="Arial"/>
                <w:b/>
              </w:rPr>
              <w:t>Davčni zavezanec:</w:t>
            </w:r>
          </w:p>
        </w:tc>
        <w:tc>
          <w:tcPr>
            <w:tcW w:w="6402" w:type="dxa"/>
            <w:tcBorders>
              <w:top w:val="single" w:sz="4" w:space="0" w:color="auto"/>
              <w:left w:val="single" w:sz="4" w:space="0" w:color="auto"/>
              <w:bottom w:val="single" w:sz="4" w:space="0" w:color="auto"/>
              <w:right w:val="single" w:sz="4" w:space="0" w:color="auto"/>
            </w:tcBorders>
          </w:tcPr>
          <w:p w14:paraId="4750DE77" w14:textId="77777777" w:rsidR="00681FE8" w:rsidRPr="00EE3F68" w:rsidRDefault="00681FE8" w:rsidP="009C1D56">
            <w:pPr>
              <w:rPr>
                <w:rFonts w:ascii="Arial Narrow" w:hAnsi="Arial Narrow" w:cs="Arial"/>
              </w:rPr>
            </w:pPr>
            <w:r w:rsidRPr="00EE3F68">
              <w:rPr>
                <w:rFonts w:ascii="Arial Narrow" w:hAnsi="Arial Narrow" w:cs="Arial"/>
              </w:rPr>
              <w:t xml:space="preserve">DA / NE    (ustrezno obkroži)                                                                                                                                                                              </w:t>
            </w:r>
          </w:p>
        </w:tc>
      </w:tr>
      <w:tr w:rsidR="00681FE8" w:rsidRPr="00EE3F68" w14:paraId="6397E325"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vAlign w:val="center"/>
          </w:tcPr>
          <w:p w14:paraId="585C9C28" w14:textId="77777777" w:rsidR="00681FE8" w:rsidRPr="00EE3F68" w:rsidRDefault="00681FE8" w:rsidP="009C1D56">
            <w:pPr>
              <w:rPr>
                <w:rFonts w:ascii="Arial Narrow" w:hAnsi="Arial Narrow" w:cs="Arial"/>
                <w:b/>
              </w:rPr>
            </w:pPr>
            <w:r w:rsidRPr="00EE3F68">
              <w:rPr>
                <w:rFonts w:ascii="Arial Narrow" w:hAnsi="Arial Narrow" w:cs="Arial"/>
                <w:b/>
              </w:rPr>
              <w:t>Davčna številka:</w:t>
            </w:r>
          </w:p>
        </w:tc>
        <w:tc>
          <w:tcPr>
            <w:tcW w:w="6402" w:type="dxa"/>
            <w:tcBorders>
              <w:top w:val="single" w:sz="4" w:space="0" w:color="auto"/>
              <w:left w:val="single" w:sz="4" w:space="0" w:color="auto"/>
              <w:bottom w:val="single" w:sz="4" w:space="0" w:color="auto"/>
              <w:right w:val="single" w:sz="4" w:space="0" w:color="auto"/>
            </w:tcBorders>
          </w:tcPr>
          <w:p w14:paraId="73DF965A" w14:textId="77777777" w:rsidR="00681FE8" w:rsidRPr="00EE3F68" w:rsidRDefault="00681FE8" w:rsidP="009C1D56">
            <w:pPr>
              <w:rPr>
                <w:rFonts w:ascii="Arial Narrow" w:hAnsi="Arial Narrow" w:cs="Arial"/>
              </w:rPr>
            </w:pPr>
          </w:p>
        </w:tc>
      </w:tr>
      <w:tr w:rsidR="00681FE8" w:rsidRPr="00EE3F68" w14:paraId="5EC85598"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vAlign w:val="center"/>
          </w:tcPr>
          <w:p w14:paraId="54F1E45F" w14:textId="77777777" w:rsidR="00681FE8" w:rsidRPr="00EE3F68" w:rsidRDefault="00681FE8" w:rsidP="009C1D56">
            <w:pPr>
              <w:rPr>
                <w:rFonts w:ascii="Arial Narrow" w:hAnsi="Arial Narrow" w:cs="Arial"/>
                <w:b/>
              </w:rPr>
            </w:pPr>
            <w:r w:rsidRPr="00EE3F68">
              <w:rPr>
                <w:rFonts w:ascii="Arial Narrow" w:hAnsi="Arial Narrow" w:cs="Arial"/>
                <w:b/>
              </w:rPr>
              <w:t>Matična številka:</w:t>
            </w:r>
          </w:p>
        </w:tc>
        <w:tc>
          <w:tcPr>
            <w:tcW w:w="6402" w:type="dxa"/>
            <w:tcBorders>
              <w:top w:val="single" w:sz="4" w:space="0" w:color="auto"/>
              <w:left w:val="single" w:sz="4" w:space="0" w:color="auto"/>
              <w:bottom w:val="single" w:sz="4" w:space="0" w:color="auto"/>
              <w:right w:val="single" w:sz="4" w:space="0" w:color="auto"/>
            </w:tcBorders>
          </w:tcPr>
          <w:p w14:paraId="5ED2F9DC" w14:textId="77777777" w:rsidR="00681FE8" w:rsidRPr="00EE3F68" w:rsidRDefault="00681FE8" w:rsidP="009C1D56">
            <w:pPr>
              <w:rPr>
                <w:rFonts w:ascii="Arial Narrow" w:hAnsi="Arial Narrow" w:cs="Arial"/>
              </w:rPr>
            </w:pPr>
          </w:p>
        </w:tc>
      </w:tr>
      <w:tr w:rsidR="00681FE8" w:rsidRPr="00EE3F68" w14:paraId="2B1DFD8F"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vAlign w:val="center"/>
          </w:tcPr>
          <w:p w14:paraId="46889EE8" w14:textId="77777777" w:rsidR="00681FE8" w:rsidRPr="00EE3F68" w:rsidRDefault="00681FE8" w:rsidP="009C1D56">
            <w:pPr>
              <w:rPr>
                <w:rFonts w:ascii="Arial Narrow" w:hAnsi="Arial Narrow" w:cs="Arial"/>
                <w:b/>
              </w:rPr>
            </w:pPr>
            <w:r w:rsidRPr="00EE3F68">
              <w:rPr>
                <w:rFonts w:ascii="Arial Narrow" w:hAnsi="Arial Narrow" w:cs="Arial"/>
                <w:b/>
              </w:rPr>
              <w:t>Številka transakcijskega računa</w:t>
            </w:r>
          </w:p>
        </w:tc>
        <w:tc>
          <w:tcPr>
            <w:tcW w:w="6402" w:type="dxa"/>
            <w:tcBorders>
              <w:top w:val="single" w:sz="4" w:space="0" w:color="auto"/>
              <w:left w:val="single" w:sz="4" w:space="0" w:color="auto"/>
              <w:bottom w:val="single" w:sz="4" w:space="0" w:color="auto"/>
              <w:right w:val="single" w:sz="4" w:space="0" w:color="auto"/>
            </w:tcBorders>
          </w:tcPr>
          <w:p w14:paraId="0244F956" w14:textId="77777777" w:rsidR="00681FE8" w:rsidRPr="00EE3F68" w:rsidRDefault="00681FE8" w:rsidP="009C1D56">
            <w:pPr>
              <w:rPr>
                <w:rFonts w:ascii="Arial Narrow" w:hAnsi="Arial Narrow" w:cs="Arial"/>
              </w:rPr>
            </w:pPr>
          </w:p>
        </w:tc>
      </w:tr>
      <w:tr w:rsidR="00681FE8" w:rsidRPr="00EE3F68" w14:paraId="03AE782C" w14:textId="77777777" w:rsidTr="009C1D56">
        <w:trPr>
          <w:trHeight w:val="397"/>
        </w:trPr>
        <w:tc>
          <w:tcPr>
            <w:tcW w:w="3232" w:type="dxa"/>
            <w:tcBorders>
              <w:top w:val="single" w:sz="4" w:space="0" w:color="auto"/>
              <w:left w:val="single" w:sz="4" w:space="0" w:color="auto"/>
              <w:right w:val="single" w:sz="4" w:space="0" w:color="auto"/>
            </w:tcBorders>
          </w:tcPr>
          <w:p w14:paraId="38951BF6" w14:textId="77777777" w:rsidR="00681FE8" w:rsidRPr="00EE3F68" w:rsidRDefault="00681FE8" w:rsidP="009C1D56">
            <w:pPr>
              <w:rPr>
                <w:rFonts w:ascii="Arial Narrow" w:hAnsi="Arial Narrow" w:cs="Arial"/>
                <w:b/>
              </w:rPr>
            </w:pPr>
            <w:r w:rsidRPr="00EE3F68">
              <w:rPr>
                <w:rFonts w:ascii="Arial Narrow" w:hAnsi="Arial Narrow" w:cs="Arial"/>
                <w:b/>
              </w:rPr>
              <w:t xml:space="preserve">Ponudnik je MSP* </w:t>
            </w:r>
            <w:r w:rsidRPr="00EE3F68">
              <w:rPr>
                <w:rFonts w:ascii="Arial Narrow" w:hAnsi="Arial Narrow" w:cs="Arial"/>
              </w:rPr>
              <w:t>(opredeljeno v Priporočilu Komisije 2003/361/ES):</w:t>
            </w:r>
          </w:p>
        </w:tc>
        <w:tc>
          <w:tcPr>
            <w:tcW w:w="6402" w:type="dxa"/>
            <w:tcBorders>
              <w:top w:val="single" w:sz="4" w:space="0" w:color="auto"/>
              <w:left w:val="single" w:sz="4" w:space="0" w:color="auto"/>
              <w:bottom w:val="single" w:sz="4" w:space="0" w:color="auto"/>
              <w:right w:val="single" w:sz="4" w:space="0" w:color="auto"/>
            </w:tcBorders>
          </w:tcPr>
          <w:p w14:paraId="4B5E8203" w14:textId="77777777" w:rsidR="00681FE8" w:rsidRPr="00EE3F68" w:rsidRDefault="00681FE8" w:rsidP="009C1D56">
            <w:pPr>
              <w:rPr>
                <w:rFonts w:ascii="Arial Narrow" w:hAnsi="Arial Narrow" w:cs="Arial"/>
              </w:rPr>
            </w:pPr>
            <w:r w:rsidRPr="00EE3F68">
              <w:rPr>
                <w:rFonts w:ascii="Arial Narrow" w:hAnsi="Arial Narrow" w:cs="Arial"/>
              </w:rPr>
              <w:t xml:space="preserve">DA / NE    (ustrezno obkroži)                                                                                                                                                                              </w:t>
            </w:r>
          </w:p>
        </w:tc>
      </w:tr>
      <w:tr w:rsidR="00681FE8" w:rsidRPr="00EE3F68" w14:paraId="1670164E" w14:textId="77777777" w:rsidTr="009C1D56">
        <w:trPr>
          <w:trHeight w:val="397"/>
        </w:trPr>
        <w:tc>
          <w:tcPr>
            <w:tcW w:w="3232" w:type="dxa"/>
            <w:tcBorders>
              <w:top w:val="single" w:sz="4" w:space="0" w:color="auto"/>
              <w:left w:val="single" w:sz="4" w:space="0" w:color="auto"/>
              <w:right w:val="single" w:sz="4" w:space="0" w:color="auto"/>
            </w:tcBorders>
          </w:tcPr>
          <w:p w14:paraId="5744E39C" w14:textId="77777777" w:rsidR="00681FE8" w:rsidRPr="00EE3F68" w:rsidRDefault="00681FE8" w:rsidP="009C1D56">
            <w:pPr>
              <w:rPr>
                <w:rFonts w:ascii="Arial Narrow" w:hAnsi="Arial Narrow" w:cs="Arial"/>
                <w:b/>
              </w:rPr>
            </w:pPr>
            <w:r w:rsidRPr="00EE3F68">
              <w:rPr>
                <w:rFonts w:ascii="Arial Narrow" w:hAnsi="Arial Narrow" w:cs="Arial"/>
                <w:b/>
              </w:rPr>
              <w:t xml:space="preserve">Ponudnik nastopa s podizvajalci: </w:t>
            </w:r>
          </w:p>
        </w:tc>
        <w:tc>
          <w:tcPr>
            <w:tcW w:w="6402" w:type="dxa"/>
            <w:tcBorders>
              <w:top w:val="single" w:sz="4" w:space="0" w:color="auto"/>
              <w:left w:val="single" w:sz="4" w:space="0" w:color="auto"/>
              <w:bottom w:val="single" w:sz="4" w:space="0" w:color="auto"/>
              <w:right w:val="single" w:sz="4" w:space="0" w:color="auto"/>
            </w:tcBorders>
          </w:tcPr>
          <w:p w14:paraId="08DCB749" w14:textId="77777777" w:rsidR="00681FE8" w:rsidRPr="00EE3F68" w:rsidRDefault="00681FE8" w:rsidP="009C1D56">
            <w:pPr>
              <w:rPr>
                <w:rFonts w:ascii="Arial Narrow" w:hAnsi="Arial Narrow" w:cs="Arial"/>
              </w:rPr>
            </w:pPr>
            <w:r w:rsidRPr="00EE3F68">
              <w:rPr>
                <w:rFonts w:ascii="Arial Narrow" w:hAnsi="Arial Narrow" w:cs="Arial"/>
              </w:rPr>
              <w:t xml:space="preserve">DA / NE    (ustrezno obkroži)                                                                                                                                                                              </w:t>
            </w:r>
          </w:p>
        </w:tc>
      </w:tr>
      <w:tr w:rsidR="00681FE8" w:rsidRPr="00EE3F68" w14:paraId="602DB70F"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tcPr>
          <w:p w14:paraId="65147D4F" w14:textId="77777777" w:rsidR="00681FE8" w:rsidRPr="00EE3F68" w:rsidRDefault="00681FE8" w:rsidP="009C1D56">
            <w:pPr>
              <w:rPr>
                <w:rFonts w:ascii="Arial Narrow" w:hAnsi="Arial Narrow" w:cs="Arial"/>
                <w:b/>
              </w:rPr>
            </w:pPr>
            <w:r w:rsidRPr="00EE3F68">
              <w:rPr>
                <w:rFonts w:ascii="Arial Narrow" w:hAnsi="Arial Narrow" w:cs="Arial"/>
                <w:b/>
              </w:rPr>
              <w:t xml:space="preserve">Kontaktna oseba </w:t>
            </w:r>
          </w:p>
        </w:tc>
        <w:tc>
          <w:tcPr>
            <w:tcW w:w="6402" w:type="dxa"/>
            <w:tcBorders>
              <w:top w:val="single" w:sz="4" w:space="0" w:color="auto"/>
              <w:left w:val="single" w:sz="4" w:space="0" w:color="auto"/>
              <w:bottom w:val="single" w:sz="4" w:space="0" w:color="auto"/>
              <w:right w:val="single" w:sz="4" w:space="0" w:color="auto"/>
            </w:tcBorders>
          </w:tcPr>
          <w:p w14:paraId="5E182AC5" w14:textId="77777777" w:rsidR="00681FE8" w:rsidRPr="00EE3F68" w:rsidRDefault="00681FE8" w:rsidP="009C1D56">
            <w:pPr>
              <w:rPr>
                <w:rFonts w:ascii="Arial Narrow" w:hAnsi="Arial Narrow" w:cs="Arial"/>
              </w:rPr>
            </w:pPr>
          </w:p>
        </w:tc>
      </w:tr>
      <w:tr w:rsidR="00681FE8" w:rsidRPr="00EE3F68" w14:paraId="7F092D3A"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tcPr>
          <w:p w14:paraId="54D49F14" w14:textId="77777777" w:rsidR="00681FE8" w:rsidRPr="00EE3F68" w:rsidRDefault="00681FE8" w:rsidP="009C1D56">
            <w:pPr>
              <w:rPr>
                <w:rFonts w:ascii="Arial Narrow" w:hAnsi="Arial Narrow" w:cs="Arial"/>
                <w:b/>
              </w:rPr>
            </w:pPr>
            <w:r w:rsidRPr="00EE3F68">
              <w:rPr>
                <w:rFonts w:ascii="Arial Narrow" w:hAnsi="Arial Narrow" w:cs="Arial"/>
                <w:b/>
              </w:rPr>
              <w:t>telefon:</w:t>
            </w:r>
          </w:p>
        </w:tc>
        <w:tc>
          <w:tcPr>
            <w:tcW w:w="6402" w:type="dxa"/>
            <w:tcBorders>
              <w:top w:val="single" w:sz="4" w:space="0" w:color="auto"/>
              <w:left w:val="single" w:sz="4" w:space="0" w:color="auto"/>
              <w:bottom w:val="single" w:sz="4" w:space="0" w:color="auto"/>
              <w:right w:val="single" w:sz="4" w:space="0" w:color="auto"/>
            </w:tcBorders>
          </w:tcPr>
          <w:p w14:paraId="7BE799EE" w14:textId="77777777" w:rsidR="00681FE8" w:rsidRPr="00EE3F68" w:rsidRDefault="00681FE8" w:rsidP="009C1D56">
            <w:pPr>
              <w:rPr>
                <w:rFonts w:ascii="Arial Narrow" w:hAnsi="Arial Narrow" w:cs="Arial"/>
              </w:rPr>
            </w:pPr>
          </w:p>
        </w:tc>
      </w:tr>
      <w:tr w:rsidR="00681FE8" w:rsidRPr="00EE3F68" w14:paraId="3F2A81CD" w14:textId="77777777" w:rsidTr="009C1D56">
        <w:trPr>
          <w:trHeight w:val="397"/>
        </w:trPr>
        <w:tc>
          <w:tcPr>
            <w:tcW w:w="3232" w:type="dxa"/>
            <w:tcBorders>
              <w:top w:val="single" w:sz="4" w:space="0" w:color="auto"/>
              <w:left w:val="single" w:sz="4" w:space="0" w:color="auto"/>
              <w:bottom w:val="single" w:sz="4" w:space="0" w:color="auto"/>
              <w:right w:val="single" w:sz="4" w:space="0" w:color="auto"/>
            </w:tcBorders>
          </w:tcPr>
          <w:p w14:paraId="1E190E52" w14:textId="77777777" w:rsidR="00681FE8" w:rsidRPr="00EE3F68" w:rsidRDefault="00681FE8" w:rsidP="009C1D56">
            <w:pPr>
              <w:rPr>
                <w:rFonts w:ascii="Arial Narrow" w:hAnsi="Arial Narrow" w:cs="Arial"/>
                <w:b/>
              </w:rPr>
            </w:pPr>
            <w:r w:rsidRPr="00EE3F68">
              <w:rPr>
                <w:rFonts w:ascii="Arial Narrow" w:hAnsi="Arial Narrow" w:cs="Arial"/>
                <w:b/>
              </w:rPr>
              <w:t xml:space="preserve">e-pošta: </w:t>
            </w:r>
          </w:p>
        </w:tc>
        <w:tc>
          <w:tcPr>
            <w:tcW w:w="6402" w:type="dxa"/>
            <w:tcBorders>
              <w:top w:val="single" w:sz="4" w:space="0" w:color="auto"/>
              <w:left w:val="single" w:sz="4" w:space="0" w:color="auto"/>
              <w:bottom w:val="single" w:sz="4" w:space="0" w:color="auto"/>
              <w:right w:val="single" w:sz="4" w:space="0" w:color="auto"/>
            </w:tcBorders>
          </w:tcPr>
          <w:p w14:paraId="42472A31" w14:textId="77777777" w:rsidR="00681FE8" w:rsidRPr="00EE3F68" w:rsidRDefault="00681FE8" w:rsidP="009C1D56">
            <w:pPr>
              <w:rPr>
                <w:rFonts w:ascii="Arial Narrow" w:hAnsi="Arial Narrow" w:cs="Arial"/>
              </w:rPr>
            </w:pPr>
          </w:p>
        </w:tc>
      </w:tr>
    </w:tbl>
    <w:p w14:paraId="5CC273CE" w14:textId="77777777" w:rsidR="00681FE8" w:rsidRPr="00EE3F68" w:rsidRDefault="00681FE8" w:rsidP="00681FE8">
      <w:pPr>
        <w:jc w:val="both"/>
        <w:rPr>
          <w:rFonts w:ascii="Arial Narrow" w:hAnsi="Arial Narrow" w:cs="Arial"/>
          <w:sz w:val="20"/>
          <w:szCs w:val="20"/>
        </w:rPr>
      </w:pPr>
      <w:r w:rsidRPr="00EE3F68">
        <w:rPr>
          <w:rFonts w:ascii="Arial Narrow" w:hAnsi="Arial Narrow" w:cs="Arial"/>
        </w:rPr>
        <w:t xml:space="preserve">* </w:t>
      </w:r>
      <w:r w:rsidRPr="00EE3F68">
        <w:rPr>
          <w:rFonts w:ascii="Arial Narrow" w:hAnsi="Arial Narrow" w:cs="Arial"/>
          <w:sz w:val="20"/>
          <w:szCs w:val="20"/>
        </w:rPr>
        <w:t xml:space="preserve">Kategorijo </w:t>
      </w:r>
      <w:proofErr w:type="spellStart"/>
      <w:r w:rsidRPr="00EE3F68">
        <w:rPr>
          <w:rFonts w:ascii="Arial Narrow" w:hAnsi="Arial Narrow" w:cs="Arial"/>
          <w:sz w:val="20"/>
          <w:szCs w:val="20"/>
        </w:rPr>
        <w:t>mikro</w:t>
      </w:r>
      <w:proofErr w:type="spellEnd"/>
      <w:r w:rsidRPr="00EE3F68">
        <w:rPr>
          <w:rFonts w:ascii="Arial Narrow" w:hAnsi="Arial Narrow" w:cs="Arial"/>
          <w:sz w:val="20"/>
          <w:szCs w:val="20"/>
        </w:rPr>
        <w:t xml:space="preserve">, malih in srednje velikih podjetji sestavljajo podjetja z manj kot 250 zaposlenimi ter letnim prometom, ki ne presega 50 milijonov EUR, in/ali letno bilančno vsoto, ki ne presega 43 milijonov EUR. </w:t>
      </w:r>
    </w:p>
    <w:p w14:paraId="2AE199FA" w14:textId="77777777" w:rsidR="00681FE8" w:rsidRPr="00EE3F68" w:rsidRDefault="00681FE8" w:rsidP="00681FE8">
      <w:pPr>
        <w:rPr>
          <w:rFonts w:ascii="Arial Narrow" w:hAnsi="Arial Narrow" w:cs="Arial"/>
          <w:sz w:val="20"/>
          <w:szCs w:val="20"/>
        </w:rPr>
      </w:pPr>
    </w:p>
    <w:p w14:paraId="2BDCD421" w14:textId="77777777" w:rsidR="00681FE8" w:rsidRPr="00EE3F68" w:rsidRDefault="00681FE8" w:rsidP="00681FE8">
      <w:pPr>
        <w:rPr>
          <w:rFonts w:ascii="Arial Narrow" w:hAnsi="Arial Narrow" w:cs="Arial"/>
        </w:rPr>
      </w:pPr>
      <w:r w:rsidRPr="00EE3F68">
        <w:rPr>
          <w:rFonts w:ascii="Arial Narrow" w:hAnsi="Arial Narrow" w:cs="Arial"/>
        </w:rPr>
        <w:t>Za naročnika :</w:t>
      </w:r>
      <w:r w:rsidRPr="00EE3F68">
        <w:rPr>
          <w:rFonts w:ascii="Arial Narrow" w:hAnsi="Arial Narrow" w:cs="Arial"/>
          <w:b/>
        </w:rPr>
        <w:t xml:space="preserve"> </w:t>
      </w:r>
      <w:r w:rsidRPr="00EE3F68">
        <w:rPr>
          <w:rFonts w:ascii="Arial Narrow" w:hAnsi="Arial Narrow" w:cs="Arial"/>
          <w:b/>
          <w:caps/>
        </w:rPr>
        <w:t>Univerzitetni klinični center Ljubljana</w:t>
      </w:r>
      <w:r w:rsidRPr="00EE3F68">
        <w:rPr>
          <w:rFonts w:ascii="Arial Narrow" w:hAnsi="Arial Narrow" w:cs="Arial"/>
        </w:rPr>
        <w:t>, Zaloška cesta 2, 1000 Ljubljana</w:t>
      </w:r>
    </w:p>
    <w:p w14:paraId="51C2B454" w14:textId="77777777" w:rsidR="00681FE8" w:rsidRPr="00EE3F68" w:rsidRDefault="00681FE8" w:rsidP="00681FE8">
      <w:pPr>
        <w:rPr>
          <w:rFonts w:ascii="Arial Narrow" w:hAnsi="Arial Narrow" w:cs="Arial"/>
        </w:rPr>
      </w:pPr>
    </w:p>
    <w:p w14:paraId="358CD927" w14:textId="77777777" w:rsidR="00681FE8" w:rsidRPr="00EE3F68" w:rsidRDefault="00681FE8" w:rsidP="00681FE8">
      <w:pPr>
        <w:jc w:val="both"/>
        <w:rPr>
          <w:rFonts w:ascii="Arial Narrow" w:hAnsi="Arial Narrow"/>
          <w:sz w:val="22"/>
          <w:szCs w:val="22"/>
        </w:rPr>
      </w:pPr>
      <w:r w:rsidRPr="00EE3F68">
        <w:rPr>
          <w:rFonts w:ascii="Arial Narrow" w:hAnsi="Arial Narrow" w:cs="Arial"/>
        </w:rPr>
        <w:t>V skladu s pogoji v tem postopku javnega naročanja dajemo ponudbo št. ………………… z dne…………………… za izvedbo javnega naročila za</w:t>
      </w:r>
      <w:r w:rsidRPr="00EE3F68">
        <w:rPr>
          <w:rFonts w:ascii="Arial Narrow" w:hAnsi="Arial Narrow"/>
          <w:sz w:val="22"/>
          <w:szCs w:val="22"/>
        </w:rPr>
        <w:t xml:space="preserve">: </w:t>
      </w:r>
      <w:r w:rsidRPr="00EE3F68">
        <w:rPr>
          <w:rFonts w:ascii="Arial Narrow" w:hAnsi="Arial Narrow"/>
          <w:b/>
          <w:bCs/>
          <w:sz w:val="22"/>
          <w:szCs w:val="22"/>
        </w:rPr>
        <w:t>NAKUP ZDRAVIL NA RECEPT ZA POTREBE ZUNANJE LEKARNE DR. PETRA DRŽAJA UKC LJUBLJANA</w:t>
      </w:r>
    </w:p>
    <w:p w14:paraId="77737073" w14:textId="77777777" w:rsidR="00681FE8" w:rsidRPr="00EE3F68" w:rsidRDefault="00681FE8" w:rsidP="00681FE8">
      <w:pPr>
        <w:jc w:val="both"/>
        <w:rPr>
          <w:rFonts w:ascii="Arial Narrow" w:hAnsi="Arial Narrow"/>
          <w:b/>
          <w:bCs/>
          <w:sz w:val="22"/>
          <w:szCs w:val="22"/>
        </w:rPr>
      </w:pPr>
    </w:p>
    <w:p w14:paraId="22ADF054" w14:textId="77777777" w:rsidR="00681FE8" w:rsidRPr="00EE3F68" w:rsidRDefault="00681FE8" w:rsidP="00681FE8">
      <w:pPr>
        <w:spacing w:line="276" w:lineRule="auto"/>
        <w:rPr>
          <w:rFonts w:ascii="Arial Narrow" w:hAnsi="Arial Narrow" w:cs="Arial"/>
          <w:sz w:val="22"/>
          <w:szCs w:val="22"/>
        </w:rPr>
      </w:pPr>
      <w:r w:rsidRPr="00EE3F68">
        <w:rPr>
          <w:rFonts w:ascii="Arial Narrow" w:hAnsi="Arial Narrow" w:cs="Arial"/>
          <w:sz w:val="22"/>
          <w:szCs w:val="22"/>
        </w:rPr>
        <w:t xml:space="preserve">*V ceni so zajeti vsi stroški, vključno s prevozom  in drugimi odvisnimi stroški - DDP </w:t>
      </w:r>
      <w:proofErr w:type="spellStart"/>
      <w:r w:rsidRPr="00EE3F68">
        <w:rPr>
          <w:rFonts w:ascii="Arial Narrow" w:hAnsi="Arial Narrow" w:cs="Arial"/>
          <w:sz w:val="22"/>
          <w:szCs w:val="22"/>
        </w:rPr>
        <w:t>incoterms</w:t>
      </w:r>
      <w:proofErr w:type="spellEnd"/>
      <w:r w:rsidRPr="00EE3F68">
        <w:rPr>
          <w:rFonts w:ascii="Arial Narrow" w:hAnsi="Arial Narrow" w:cs="Arial"/>
          <w:sz w:val="22"/>
          <w:szCs w:val="22"/>
        </w:rPr>
        <w:t xml:space="preserve"> - sedež oziroma lokacije naročnika.</w:t>
      </w:r>
    </w:p>
    <w:p w14:paraId="05E9866F" w14:textId="77777777" w:rsidR="00681FE8" w:rsidRPr="00EE3F68" w:rsidRDefault="00681FE8" w:rsidP="00681FE8">
      <w:pPr>
        <w:spacing w:line="276" w:lineRule="auto"/>
        <w:rPr>
          <w:rFonts w:ascii="Arial Narrow" w:hAnsi="Arial Narrow" w:cs="Arial"/>
          <w:sz w:val="22"/>
          <w:szCs w:val="22"/>
        </w:rPr>
      </w:pPr>
    </w:p>
    <w:p w14:paraId="6AD7017A" w14:textId="77777777" w:rsidR="00681FE8" w:rsidRPr="00EE3F68" w:rsidRDefault="00681FE8" w:rsidP="00681FE8">
      <w:pPr>
        <w:rPr>
          <w:rFonts w:ascii="Arial Narrow" w:hAnsi="Arial Narrow"/>
          <w:b/>
          <w:bCs/>
        </w:rPr>
      </w:pPr>
      <w:r w:rsidRPr="00EE3F68">
        <w:rPr>
          <w:rFonts w:ascii="Arial Narrow" w:hAnsi="Arial Narrow"/>
          <w:b/>
          <w:bCs/>
        </w:rPr>
        <w:t xml:space="preserve">Končne ponudbene vrednosti so razvidne iz priloženega PREDRAČUNA. </w:t>
      </w:r>
    </w:p>
    <w:p w14:paraId="55608527" w14:textId="77777777" w:rsidR="00681FE8" w:rsidRPr="00EE3F68" w:rsidRDefault="00681FE8" w:rsidP="00681FE8">
      <w:pPr>
        <w:rPr>
          <w:rFonts w:ascii="Arial Narrow" w:hAnsi="Arial Narrow"/>
        </w:rPr>
      </w:pPr>
    </w:p>
    <w:p w14:paraId="72E10F4B" w14:textId="77777777" w:rsidR="00681FE8" w:rsidRPr="00EE3F68" w:rsidRDefault="00681FE8" w:rsidP="00681FE8">
      <w:pPr>
        <w:rPr>
          <w:rFonts w:ascii="Arial Narrow" w:hAnsi="Arial Narrow" w:cs="Arial"/>
        </w:rPr>
      </w:pPr>
      <w:r w:rsidRPr="00EE3F68">
        <w:rPr>
          <w:rFonts w:ascii="Arial Narrow" w:hAnsi="Arial Narrow" w:cs="Arial"/>
        </w:rPr>
        <w:t xml:space="preserve">Veljavnost ponudbe do vključno dne  31.12.2023  </w:t>
      </w:r>
    </w:p>
    <w:p w14:paraId="3F14A030" w14:textId="77777777" w:rsidR="00681FE8" w:rsidRPr="00EE3F68" w:rsidRDefault="00681FE8" w:rsidP="00681FE8">
      <w:pPr>
        <w:rPr>
          <w:rFonts w:ascii="Arial Narrow" w:hAnsi="Arial Narrow" w:cs="Arial"/>
        </w:rPr>
      </w:pPr>
    </w:p>
    <w:p w14:paraId="155239AA" w14:textId="77777777" w:rsidR="00681FE8" w:rsidRPr="00EE3F68" w:rsidRDefault="00681FE8" w:rsidP="00681FE8">
      <w:pPr>
        <w:rPr>
          <w:rFonts w:ascii="Arial Narrow" w:hAnsi="Arial Narrow" w:cs="Arial"/>
        </w:rPr>
      </w:pPr>
    </w:p>
    <w:p w14:paraId="0E7AFBA3" w14:textId="77777777" w:rsidR="00681FE8" w:rsidRPr="00EE3F68" w:rsidRDefault="00681FE8" w:rsidP="00681FE8">
      <w:pPr>
        <w:rPr>
          <w:rFonts w:ascii="Arial Narrow" w:hAnsi="Arial Narrow" w:cs="Arial"/>
        </w:rPr>
      </w:pPr>
      <w:r w:rsidRPr="00EE3F68">
        <w:rPr>
          <w:rFonts w:ascii="Arial Narrow" w:hAnsi="Arial Narrow" w:cs="Arial"/>
        </w:rPr>
        <w:t xml:space="preserve">Datum: </w:t>
      </w:r>
    </w:p>
    <w:p w14:paraId="1F145DA1" w14:textId="77777777" w:rsidR="00681FE8" w:rsidRPr="00EE3F68" w:rsidRDefault="00681FE8" w:rsidP="00681FE8">
      <w:pPr>
        <w:rPr>
          <w:rFonts w:ascii="Arial Narrow" w:hAnsi="Arial Narrow" w:cs="Arial"/>
        </w:rPr>
      </w:pPr>
    </w:p>
    <w:p w14:paraId="6B58B2EA" w14:textId="77777777" w:rsidR="00681FE8" w:rsidRPr="00EE3F68" w:rsidRDefault="00681FE8" w:rsidP="00681FE8">
      <w:pPr>
        <w:rPr>
          <w:rFonts w:ascii="Arial Narrow" w:hAnsi="Arial Narrow" w:cs="Arial"/>
        </w:rPr>
      </w:pPr>
      <w:r w:rsidRPr="00EE3F68">
        <w:rPr>
          <w:rFonts w:ascii="Arial Narrow" w:hAnsi="Arial Narrow" w:cs="Arial"/>
        </w:rPr>
        <w:t xml:space="preserve">Žig in podpis zakonitega zastopnika/pooblaščene osebe ponudnika: </w:t>
      </w:r>
    </w:p>
    <w:p w14:paraId="44D4BB83" w14:textId="77777777" w:rsidR="00681FE8" w:rsidRPr="00EE3F68" w:rsidRDefault="00681FE8" w:rsidP="00681FE8">
      <w:pPr>
        <w:rPr>
          <w:rFonts w:ascii="Arial Narrow" w:hAnsi="Arial Narrow" w:cs="Arial"/>
        </w:rPr>
      </w:pPr>
      <w:r w:rsidRPr="00EE3F68">
        <w:rPr>
          <w:rFonts w:ascii="Arial Narrow" w:hAnsi="Arial Narrow" w:cs="Arial"/>
        </w:rPr>
        <w:t>____________________________________________</w:t>
      </w:r>
    </w:p>
    <w:p w14:paraId="302A57D9" w14:textId="77777777" w:rsidR="00681FE8" w:rsidRPr="00EE3F68" w:rsidRDefault="00681FE8" w:rsidP="00681FE8">
      <w:pPr>
        <w:rPr>
          <w:rFonts w:ascii="Arial Narrow" w:hAnsi="Arial Narrow" w:cs="Arial"/>
        </w:rPr>
      </w:pPr>
    </w:p>
    <w:p w14:paraId="6378EFB4" w14:textId="77777777" w:rsidR="00681FE8" w:rsidRPr="00EE3F68" w:rsidRDefault="00681FE8" w:rsidP="00681FE8">
      <w:pPr>
        <w:spacing w:line="276" w:lineRule="auto"/>
        <w:rPr>
          <w:rFonts w:ascii="Arial Narrow" w:eastAsiaTheme="minorEastAsia" w:hAnsi="Arial Narrow" w:cs="Calibri"/>
        </w:rPr>
      </w:pPr>
      <w:r w:rsidRPr="00EE3F68">
        <w:rPr>
          <w:rFonts w:ascii="Arial Narrow" w:eastAsiaTheme="minorEastAsia" w:hAnsi="Arial Narrow" w:cs="Calibri"/>
        </w:rPr>
        <w:t>* V primeru kvalificiranega elektronskega podpisa, žig ni potreben.</w:t>
      </w:r>
    </w:p>
    <w:p w14:paraId="3190BE5C" w14:textId="77777777" w:rsidR="00681FE8" w:rsidRPr="00EE3F68" w:rsidRDefault="00681FE8" w:rsidP="00681FE8">
      <w:pPr>
        <w:jc w:val="both"/>
        <w:rPr>
          <w:rFonts w:ascii="Arial Narrow" w:hAnsi="Arial Narrow" w:cs="Arial"/>
          <w:b/>
        </w:rPr>
      </w:pPr>
      <w:r w:rsidRPr="00EE3F68">
        <w:rPr>
          <w:rFonts w:ascii="Arial Narrow" w:hAnsi="Arial Narrow"/>
          <w:b/>
          <w:u w:val="single"/>
        </w:rPr>
        <w:t xml:space="preserve">Ponudnik priloži: </w:t>
      </w:r>
      <w:r w:rsidRPr="00EE3F68">
        <w:rPr>
          <w:rFonts w:ascii="Arial Narrow" w:hAnsi="Arial Narrow"/>
          <w:u w:val="single"/>
        </w:rPr>
        <w:t>izpolnjen izpis predračuna</w:t>
      </w:r>
      <w:r w:rsidRPr="00EE3F68">
        <w:rPr>
          <w:rFonts w:ascii="Arial Narrow" w:hAnsi="Arial Narrow"/>
        </w:rPr>
        <w:t xml:space="preserve"> </w:t>
      </w:r>
      <w:r w:rsidRPr="00EE3F68">
        <w:rPr>
          <w:rFonts w:ascii="Arial Narrow" w:hAnsi="Arial Narrow"/>
          <w:b/>
        </w:rPr>
        <w:t>845080118-1</w:t>
      </w:r>
      <w:r>
        <w:rPr>
          <w:rFonts w:ascii="Arial Narrow" w:hAnsi="Arial Narrow"/>
          <w:b/>
        </w:rPr>
        <w:t>1</w:t>
      </w:r>
      <w:r w:rsidRPr="00EE3F68">
        <w:rPr>
          <w:rFonts w:ascii="Arial Narrow" w:hAnsi="Arial Narrow"/>
          <w:b/>
        </w:rPr>
        <w:t>3-22.xlsx</w:t>
      </w:r>
      <w:bookmarkStart w:id="1" w:name="_Hlk105162125"/>
      <w:r w:rsidRPr="00EE3F68">
        <w:rPr>
          <w:rFonts w:ascii="Arial Narrow" w:hAnsi="Arial Narrow" w:cs="Arial"/>
          <w:b/>
        </w:rPr>
        <w:t xml:space="preserve"> </w:t>
      </w:r>
      <w:r w:rsidRPr="00EE3F68">
        <w:rPr>
          <w:rFonts w:ascii="Arial Narrow" w:hAnsi="Arial Narrow"/>
          <w:b/>
        </w:rPr>
        <w:t xml:space="preserve">v </w:t>
      </w:r>
      <w:proofErr w:type="spellStart"/>
      <w:r w:rsidRPr="00EE3F68">
        <w:rPr>
          <w:rFonts w:ascii="Arial Narrow" w:hAnsi="Arial Narrow"/>
          <w:b/>
        </w:rPr>
        <w:t>excel</w:t>
      </w:r>
      <w:proofErr w:type="spellEnd"/>
      <w:r w:rsidRPr="00EE3F68">
        <w:rPr>
          <w:rFonts w:ascii="Arial Narrow" w:hAnsi="Arial Narrow"/>
          <w:b/>
        </w:rPr>
        <w:t xml:space="preserve"> obliki.</w:t>
      </w:r>
    </w:p>
    <w:p w14:paraId="18E38D77" w14:textId="77777777" w:rsidR="00681FE8" w:rsidRPr="00EE3F68" w:rsidRDefault="00681FE8" w:rsidP="00681FE8">
      <w:pPr>
        <w:jc w:val="both"/>
        <w:rPr>
          <w:rFonts w:ascii="Arial Narrow" w:hAnsi="Arial Narrow"/>
          <w:b/>
          <w:u w:val="single"/>
        </w:rPr>
      </w:pPr>
    </w:p>
    <w:bookmarkEnd w:id="0"/>
    <w:p w14:paraId="6CB6D0FD" w14:textId="77777777" w:rsidR="00681FE8" w:rsidRPr="00EE3F68" w:rsidRDefault="00681FE8" w:rsidP="00681FE8">
      <w:pPr>
        <w:rPr>
          <w:rFonts w:ascii="Arial Narrow" w:hAnsi="Arial Narrow" w:cs="Arial"/>
          <w:b/>
          <w:bCs/>
          <w:u w:val="single"/>
        </w:rPr>
      </w:pPr>
      <w:r w:rsidRPr="00EE3F68">
        <w:rPr>
          <w:rFonts w:ascii="Arial Narrow" w:hAnsi="Arial Narrow" w:cs="Arial"/>
          <w:b/>
          <w:bCs/>
          <w:u w:val="singl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681FE8" w:rsidRPr="00EE3F68" w14:paraId="1750B987" w14:textId="77777777" w:rsidTr="009C1D56">
        <w:trPr>
          <w:trHeight w:val="264"/>
        </w:trPr>
        <w:tc>
          <w:tcPr>
            <w:tcW w:w="9776" w:type="dxa"/>
          </w:tcPr>
          <w:p w14:paraId="0D7CA6D6" w14:textId="77777777" w:rsidR="00681FE8" w:rsidRPr="00EE3F68" w:rsidRDefault="00681FE8" w:rsidP="009C1D56">
            <w:pPr>
              <w:jc w:val="right"/>
              <w:rPr>
                <w:rFonts w:ascii="Arial Narrow" w:hAnsi="Arial Narrow" w:cs="Arial"/>
                <w:b/>
              </w:rPr>
            </w:pPr>
            <w:bookmarkStart w:id="2" w:name="_Hlk128037865"/>
            <w:bookmarkEnd w:id="1"/>
            <w:r w:rsidRPr="00EE3F68">
              <w:rPr>
                <w:rFonts w:ascii="Arial Narrow" w:hAnsi="Arial Narrow" w:cs="Arial"/>
                <w:b/>
              </w:rPr>
              <w:lastRenderedPageBreak/>
              <w:t xml:space="preserve">Obrazec št. 2 </w:t>
            </w:r>
          </w:p>
          <w:p w14:paraId="0219153F" w14:textId="77777777" w:rsidR="00681FE8" w:rsidRPr="00EE3F68" w:rsidRDefault="00681FE8" w:rsidP="009C1D56">
            <w:pPr>
              <w:rPr>
                <w:rFonts w:ascii="Arial Narrow" w:hAnsi="Arial Narrow" w:cs="Arial"/>
                <w:b/>
              </w:rPr>
            </w:pPr>
          </w:p>
        </w:tc>
      </w:tr>
      <w:bookmarkEnd w:id="2"/>
    </w:tbl>
    <w:p w14:paraId="0EEA26E5" w14:textId="77777777" w:rsidR="00681FE8" w:rsidRPr="00EE3F68" w:rsidRDefault="00681FE8" w:rsidP="00681FE8">
      <w:pPr>
        <w:jc w:val="both"/>
        <w:rPr>
          <w:rFonts w:ascii="Arial Narrow" w:hAnsi="Arial Narrow" w:cs="Arial"/>
        </w:rPr>
      </w:pPr>
    </w:p>
    <w:p w14:paraId="47E2E82C" w14:textId="77777777" w:rsidR="00681FE8" w:rsidRPr="00EE3F68" w:rsidRDefault="00681FE8" w:rsidP="00681FE8">
      <w:pPr>
        <w:jc w:val="both"/>
        <w:rPr>
          <w:rFonts w:ascii="Arial Narrow" w:hAnsi="Arial Narrow" w:cs="Arial"/>
        </w:rPr>
      </w:pPr>
    </w:p>
    <w:p w14:paraId="66F1B6AD" w14:textId="77777777" w:rsidR="00681FE8" w:rsidRPr="00EE3F68" w:rsidRDefault="00681FE8" w:rsidP="00681FE8">
      <w:pPr>
        <w:jc w:val="center"/>
        <w:rPr>
          <w:rFonts w:ascii="Arial Narrow" w:hAnsi="Arial Narrow" w:cs="Arial"/>
          <w:b/>
        </w:rPr>
      </w:pPr>
      <w:r w:rsidRPr="00EE3F68">
        <w:rPr>
          <w:rFonts w:ascii="Arial Narrow" w:hAnsi="Arial Narrow" w:cs="Arial"/>
          <w:b/>
        </w:rPr>
        <w:t>POOBLASTILO IN SOGLASJE</w:t>
      </w:r>
    </w:p>
    <w:p w14:paraId="61F9EAC1" w14:textId="77777777" w:rsidR="00681FE8" w:rsidRPr="00EE3F68" w:rsidRDefault="00681FE8" w:rsidP="00681FE8">
      <w:pPr>
        <w:jc w:val="both"/>
        <w:rPr>
          <w:rFonts w:ascii="Arial Narrow" w:hAnsi="Arial Narrow" w:cs="Arial"/>
          <w:b/>
        </w:rPr>
      </w:pPr>
    </w:p>
    <w:p w14:paraId="4BAFDB22" w14:textId="77777777" w:rsidR="00681FE8" w:rsidRPr="00EE3F68" w:rsidRDefault="00681FE8" w:rsidP="00681FE8">
      <w:pPr>
        <w:rPr>
          <w:rFonts w:ascii="Arial Narrow" w:hAnsi="Arial Narrow" w:cs="Arial"/>
          <w:b/>
        </w:rPr>
      </w:pPr>
      <w:r w:rsidRPr="00EE3F68">
        <w:rPr>
          <w:rFonts w:ascii="Arial Narrow" w:hAnsi="Arial Narrow" w:cs="Arial"/>
          <w:b/>
        </w:rPr>
        <w:t>fizične  osebe za pridobitev potrdila o nekaznovanosti iz kazenske evidence.</w:t>
      </w:r>
    </w:p>
    <w:p w14:paraId="34768C35" w14:textId="77777777" w:rsidR="00681FE8" w:rsidRPr="00EE3F68" w:rsidRDefault="00681FE8" w:rsidP="00681FE8">
      <w:pPr>
        <w:jc w:val="both"/>
        <w:rPr>
          <w:rFonts w:ascii="Arial Narrow" w:hAnsi="Arial Narrow" w:cs="Arial"/>
          <w:b/>
        </w:rPr>
      </w:pPr>
    </w:p>
    <w:p w14:paraId="42ED9376" w14:textId="77777777" w:rsidR="00681FE8" w:rsidRPr="00EE3F68" w:rsidRDefault="00681FE8" w:rsidP="00681FE8">
      <w:pPr>
        <w:jc w:val="both"/>
        <w:rPr>
          <w:rFonts w:ascii="Arial Narrow" w:hAnsi="Arial Narrow" w:cs="Arial"/>
          <w:b/>
        </w:rPr>
      </w:pPr>
      <w:bookmarkStart w:id="3" w:name="_Hlk99523622"/>
      <w:r w:rsidRPr="00EE3F68">
        <w:rPr>
          <w:rFonts w:ascii="Arial Narrow" w:hAnsi="Arial Narrow" w:cs="Arial"/>
          <w:b/>
          <w:bCs/>
        </w:rPr>
        <w:t xml:space="preserve">Oseba, ki je članica upravnega, vodstvenega ali nadzornega organa </w:t>
      </w:r>
      <w:r w:rsidRPr="00EE3F68">
        <w:rPr>
          <w:rFonts w:ascii="Arial Narrow" w:hAnsi="Arial Narrow" w:cs="Arial"/>
          <w:b/>
          <w:bCs/>
          <w:u w:val="single"/>
        </w:rPr>
        <w:t>gospodarskega subjekta</w:t>
      </w:r>
      <w:r w:rsidRPr="00EE3F68">
        <w:rPr>
          <w:rFonts w:ascii="Arial Narrow" w:hAnsi="Arial Narrow" w:cs="Arial"/>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81FE8" w:rsidRPr="00EE3F68" w14:paraId="480A29F2" w14:textId="77777777" w:rsidTr="009C1D56">
        <w:tc>
          <w:tcPr>
            <w:tcW w:w="3468" w:type="dxa"/>
            <w:tcBorders>
              <w:top w:val="single" w:sz="4" w:space="0" w:color="auto"/>
              <w:left w:val="single" w:sz="4" w:space="0" w:color="auto"/>
              <w:bottom w:val="single" w:sz="4" w:space="0" w:color="auto"/>
              <w:right w:val="single" w:sz="4" w:space="0" w:color="auto"/>
            </w:tcBorders>
            <w:hideMark/>
          </w:tcPr>
          <w:bookmarkEnd w:id="3"/>
          <w:p w14:paraId="2F3EF746"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1DA1175E"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4507311F" w14:textId="77777777" w:rsidTr="009C1D56">
        <w:tc>
          <w:tcPr>
            <w:tcW w:w="3468" w:type="dxa"/>
            <w:tcBorders>
              <w:top w:val="single" w:sz="4" w:space="0" w:color="auto"/>
              <w:left w:val="single" w:sz="4" w:space="0" w:color="auto"/>
              <w:bottom w:val="single" w:sz="4" w:space="0" w:color="auto"/>
              <w:right w:val="single" w:sz="4" w:space="0" w:color="auto"/>
            </w:tcBorders>
            <w:hideMark/>
          </w:tcPr>
          <w:p w14:paraId="48F7F69D"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6BBCCCBC"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0ABA50BB" w14:textId="77777777" w:rsidTr="009C1D56">
        <w:tc>
          <w:tcPr>
            <w:tcW w:w="3468" w:type="dxa"/>
            <w:tcBorders>
              <w:top w:val="single" w:sz="4" w:space="0" w:color="auto"/>
              <w:left w:val="single" w:sz="4" w:space="0" w:color="auto"/>
              <w:bottom w:val="single" w:sz="4" w:space="0" w:color="auto"/>
              <w:right w:val="single" w:sz="4" w:space="0" w:color="auto"/>
            </w:tcBorders>
            <w:hideMark/>
          </w:tcPr>
          <w:p w14:paraId="3FF45099"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1AC4CB5C"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460D2F76" w14:textId="77777777" w:rsidTr="009C1D56">
        <w:tc>
          <w:tcPr>
            <w:tcW w:w="3468" w:type="dxa"/>
            <w:tcBorders>
              <w:top w:val="single" w:sz="4" w:space="0" w:color="auto"/>
              <w:left w:val="single" w:sz="4" w:space="0" w:color="auto"/>
              <w:bottom w:val="single" w:sz="4" w:space="0" w:color="auto"/>
              <w:right w:val="single" w:sz="4" w:space="0" w:color="auto"/>
            </w:tcBorders>
            <w:hideMark/>
          </w:tcPr>
          <w:p w14:paraId="28B7D447"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2F576011"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17B46CA7" w14:textId="77777777" w:rsidTr="009C1D56">
        <w:tc>
          <w:tcPr>
            <w:tcW w:w="3468" w:type="dxa"/>
            <w:tcBorders>
              <w:top w:val="single" w:sz="4" w:space="0" w:color="auto"/>
              <w:left w:val="single" w:sz="4" w:space="0" w:color="auto"/>
              <w:bottom w:val="single" w:sz="4" w:space="0" w:color="auto"/>
              <w:right w:val="single" w:sz="4" w:space="0" w:color="auto"/>
            </w:tcBorders>
            <w:hideMark/>
          </w:tcPr>
          <w:p w14:paraId="02E2A00E"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4B22F8ED"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63212C94" w14:textId="77777777" w:rsidTr="009C1D56">
        <w:tc>
          <w:tcPr>
            <w:tcW w:w="3468" w:type="dxa"/>
            <w:tcBorders>
              <w:top w:val="single" w:sz="4" w:space="0" w:color="auto"/>
              <w:left w:val="single" w:sz="4" w:space="0" w:color="auto"/>
              <w:bottom w:val="single" w:sz="4" w:space="0" w:color="auto"/>
              <w:right w:val="single" w:sz="4" w:space="0" w:color="auto"/>
            </w:tcBorders>
            <w:hideMark/>
          </w:tcPr>
          <w:p w14:paraId="7FB8F0E5"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4FE842A"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44D11FB3" w14:textId="77777777" w:rsidTr="009C1D56">
        <w:tc>
          <w:tcPr>
            <w:tcW w:w="3468" w:type="dxa"/>
            <w:tcBorders>
              <w:top w:val="single" w:sz="4" w:space="0" w:color="auto"/>
              <w:left w:val="single" w:sz="4" w:space="0" w:color="auto"/>
              <w:bottom w:val="single" w:sz="4" w:space="0" w:color="auto"/>
              <w:right w:val="single" w:sz="4" w:space="0" w:color="auto"/>
            </w:tcBorders>
            <w:hideMark/>
          </w:tcPr>
          <w:p w14:paraId="0AB80435"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508621F2" w14:textId="77777777" w:rsidR="00681FE8" w:rsidRPr="00EE3F68" w:rsidRDefault="00681FE8" w:rsidP="009C1D56">
            <w:pPr>
              <w:spacing w:line="256" w:lineRule="auto"/>
              <w:jc w:val="both"/>
              <w:rPr>
                <w:rFonts w:ascii="Arial Narrow" w:hAnsi="Arial Narrow" w:cs="Arial"/>
                <w:lang w:eastAsia="en-US"/>
              </w:rPr>
            </w:pPr>
          </w:p>
        </w:tc>
      </w:tr>
    </w:tbl>
    <w:p w14:paraId="25B9E740" w14:textId="77777777" w:rsidR="00681FE8" w:rsidRPr="00EE3F68" w:rsidRDefault="00681FE8" w:rsidP="00681FE8">
      <w:pPr>
        <w:jc w:val="both"/>
        <w:rPr>
          <w:rFonts w:ascii="Arial Narrow" w:hAnsi="Arial Narrow" w:cs="Arial"/>
        </w:rPr>
      </w:pPr>
    </w:p>
    <w:p w14:paraId="67E95831" w14:textId="77777777" w:rsidR="00681FE8" w:rsidRPr="00EE3F68" w:rsidRDefault="00681FE8" w:rsidP="00681FE8">
      <w:pPr>
        <w:jc w:val="both"/>
        <w:rPr>
          <w:rFonts w:ascii="Arial Narrow" w:hAnsi="Arial Narrow" w:cs="Arial"/>
          <w:b/>
          <w:sz w:val="22"/>
          <w:szCs w:val="22"/>
        </w:rPr>
      </w:pPr>
      <w:bookmarkStart w:id="4" w:name="_Hlk99523682"/>
      <w:r w:rsidRPr="00EE3F68">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4"/>
    <w:p w14:paraId="7DE936C0" w14:textId="77777777" w:rsidR="00681FE8" w:rsidRPr="00EE3F68" w:rsidRDefault="00681FE8" w:rsidP="00681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76E6539D" w14:textId="77777777" w:rsidR="00681FE8" w:rsidRPr="00EE3F68" w:rsidRDefault="00681FE8" w:rsidP="00681FE8">
      <w:pPr>
        <w:jc w:val="both"/>
        <w:rPr>
          <w:rFonts w:ascii="Arial Narrow" w:hAnsi="Arial Narrow" w:cs="Arial"/>
          <w:b/>
          <w:sz w:val="22"/>
          <w:szCs w:val="22"/>
        </w:rPr>
      </w:pPr>
      <w:r w:rsidRPr="00EE3F68">
        <w:rPr>
          <w:rFonts w:ascii="Arial Narrow" w:hAnsi="Arial Narrow" w:cs="Arial"/>
          <w:b/>
          <w:sz w:val="22"/>
          <w:szCs w:val="22"/>
        </w:rPr>
        <w:t xml:space="preserve">ter p o </w:t>
      </w:r>
      <w:proofErr w:type="spellStart"/>
      <w:r w:rsidRPr="00EE3F68">
        <w:rPr>
          <w:rFonts w:ascii="Arial Narrow" w:hAnsi="Arial Narrow" w:cs="Arial"/>
          <w:b/>
          <w:sz w:val="22"/>
          <w:szCs w:val="22"/>
        </w:rPr>
        <w:t>o</w:t>
      </w:r>
      <w:proofErr w:type="spellEnd"/>
      <w:r w:rsidRPr="00EE3F68">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v informacijskem sistemu e-Dosje ali od Ministrstva za pravosodje pridobi potrdilo iz kazenske evidence o moji nekaznovanosti za zgoraj  navedena kazniva dejanja.   </w:t>
      </w:r>
    </w:p>
    <w:p w14:paraId="7D22B594" w14:textId="77777777" w:rsidR="00681FE8" w:rsidRPr="00EE3F68" w:rsidRDefault="00681FE8" w:rsidP="00681FE8">
      <w:pPr>
        <w:jc w:val="both"/>
        <w:rPr>
          <w:rFonts w:ascii="Arial Narrow" w:hAnsi="Arial Narrow" w:cs="Arial"/>
          <w:b/>
        </w:rPr>
      </w:pPr>
    </w:p>
    <w:p w14:paraId="379CDF3C" w14:textId="77777777" w:rsidR="00681FE8" w:rsidRPr="00EE3F68" w:rsidRDefault="00681FE8" w:rsidP="00681FE8">
      <w:pPr>
        <w:jc w:val="both"/>
        <w:rPr>
          <w:rFonts w:ascii="Arial Narrow" w:hAnsi="Arial Narrow" w:cs="Arial"/>
          <w:b/>
        </w:rPr>
      </w:pPr>
      <w:r w:rsidRPr="00EE3F68">
        <w:rPr>
          <w:rFonts w:ascii="Arial Narrow" w:hAnsi="Arial Narrow" w:cs="Arial"/>
          <w:b/>
        </w:rPr>
        <w:t>Kraj in datum: _______________</w:t>
      </w:r>
    </w:p>
    <w:p w14:paraId="182CCD00" w14:textId="77777777" w:rsidR="00681FE8" w:rsidRPr="00EE3F68" w:rsidRDefault="00681FE8" w:rsidP="00681FE8">
      <w:pPr>
        <w:jc w:val="both"/>
        <w:rPr>
          <w:rFonts w:ascii="Arial Narrow" w:hAnsi="Arial Narrow" w:cs="Arial"/>
          <w:b/>
        </w:rPr>
      </w:pPr>
    </w:p>
    <w:p w14:paraId="09C1486D" w14:textId="77777777" w:rsidR="00681FE8" w:rsidRPr="00EE3F68" w:rsidRDefault="00681FE8" w:rsidP="00681FE8">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681FE8" w:rsidRPr="00EE3F68" w14:paraId="348880F0" w14:textId="77777777" w:rsidTr="009C1D56">
        <w:trPr>
          <w:jc w:val="right"/>
        </w:trPr>
        <w:tc>
          <w:tcPr>
            <w:tcW w:w="3827" w:type="dxa"/>
            <w:hideMark/>
          </w:tcPr>
          <w:p w14:paraId="570445C1"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Ime in priimek fizične osebe, na katero se nanašajo zgoraj navedeni osebni podatki:</w:t>
            </w:r>
          </w:p>
        </w:tc>
        <w:tc>
          <w:tcPr>
            <w:tcW w:w="3155" w:type="dxa"/>
          </w:tcPr>
          <w:p w14:paraId="59F4D3E1" w14:textId="77777777" w:rsidR="00681FE8" w:rsidRPr="00EE3F68" w:rsidRDefault="00681FE8" w:rsidP="009C1D56">
            <w:pPr>
              <w:spacing w:line="256" w:lineRule="auto"/>
              <w:jc w:val="both"/>
              <w:rPr>
                <w:rFonts w:ascii="Arial Narrow" w:hAnsi="Arial Narrow" w:cs="Arial"/>
                <w:b/>
                <w:lang w:eastAsia="en-US"/>
              </w:rPr>
            </w:pPr>
          </w:p>
          <w:p w14:paraId="2071459E"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________________________</w:t>
            </w:r>
          </w:p>
        </w:tc>
      </w:tr>
      <w:tr w:rsidR="00681FE8" w:rsidRPr="00EE3F68" w14:paraId="2E653D5B" w14:textId="77777777" w:rsidTr="009C1D56">
        <w:trPr>
          <w:jc w:val="right"/>
        </w:trPr>
        <w:tc>
          <w:tcPr>
            <w:tcW w:w="3827" w:type="dxa"/>
          </w:tcPr>
          <w:p w14:paraId="73C7360D" w14:textId="77777777" w:rsidR="00681FE8" w:rsidRPr="00EE3F68" w:rsidRDefault="00681FE8" w:rsidP="009C1D56">
            <w:pPr>
              <w:spacing w:line="256" w:lineRule="auto"/>
              <w:jc w:val="both"/>
              <w:rPr>
                <w:rFonts w:ascii="Arial Narrow" w:hAnsi="Arial Narrow" w:cs="Arial"/>
                <w:b/>
                <w:lang w:eastAsia="en-US"/>
              </w:rPr>
            </w:pPr>
          </w:p>
          <w:p w14:paraId="3C7179C6"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Podpis fizične osebe, na katero se zgoraj navedeni osebni podatki nanašajo:</w:t>
            </w:r>
          </w:p>
        </w:tc>
        <w:tc>
          <w:tcPr>
            <w:tcW w:w="3155" w:type="dxa"/>
          </w:tcPr>
          <w:p w14:paraId="68596DE1" w14:textId="77777777" w:rsidR="00681FE8" w:rsidRPr="00EE3F68" w:rsidRDefault="00681FE8" w:rsidP="009C1D56">
            <w:pPr>
              <w:spacing w:line="256" w:lineRule="auto"/>
              <w:jc w:val="both"/>
              <w:rPr>
                <w:rFonts w:ascii="Arial Narrow" w:hAnsi="Arial Narrow" w:cs="Arial"/>
                <w:b/>
                <w:lang w:eastAsia="en-US"/>
              </w:rPr>
            </w:pPr>
          </w:p>
          <w:p w14:paraId="49D93F7B"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________________________</w:t>
            </w:r>
          </w:p>
        </w:tc>
      </w:tr>
    </w:tbl>
    <w:p w14:paraId="7CEFA692" w14:textId="77777777" w:rsidR="00681FE8" w:rsidRPr="00EE3F68" w:rsidRDefault="00681FE8" w:rsidP="00681FE8">
      <w:pPr>
        <w:jc w:val="both"/>
        <w:rPr>
          <w:rFonts w:ascii="Arial Narrow" w:hAnsi="Arial Narrow" w:cs="Arial"/>
          <w:b/>
        </w:rPr>
      </w:pPr>
    </w:p>
    <w:p w14:paraId="10D61911" w14:textId="77777777" w:rsidR="00681FE8" w:rsidRPr="00EE3F68" w:rsidRDefault="00681FE8" w:rsidP="00681FE8">
      <w:pPr>
        <w:jc w:val="both"/>
        <w:rPr>
          <w:rFonts w:ascii="Arial Narrow" w:hAnsi="Arial Narrow" w:cs="Arial"/>
          <w:b/>
        </w:rPr>
      </w:pPr>
    </w:p>
    <w:tbl>
      <w:tblPr>
        <w:tblW w:w="9781" w:type="dxa"/>
        <w:tblBorders>
          <w:insideH w:val="single" w:sz="4" w:space="0" w:color="auto"/>
        </w:tblBorders>
        <w:tblLook w:val="01E0" w:firstRow="1" w:lastRow="1" w:firstColumn="1" w:lastColumn="1" w:noHBand="0" w:noVBand="0"/>
      </w:tblPr>
      <w:tblGrid>
        <w:gridCol w:w="1168"/>
        <w:gridCol w:w="233"/>
        <w:gridCol w:w="7671"/>
        <w:gridCol w:w="709"/>
      </w:tblGrid>
      <w:tr w:rsidR="00681FE8" w:rsidRPr="00EE3F68" w14:paraId="3C4628CC" w14:textId="77777777" w:rsidTr="009C1D56">
        <w:trPr>
          <w:gridAfter w:val="1"/>
          <w:wAfter w:w="709" w:type="dxa"/>
        </w:trPr>
        <w:tc>
          <w:tcPr>
            <w:tcW w:w="1168" w:type="dxa"/>
            <w:hideMark/>
          </w:tcPr>
          <w:p w14:paraId="008C558E"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OPOMBA:</w:t>
            </w:r>
          </w:p>
        </w:tc>
        <w:tc>
          <w:tcPr>
            <w:tcW w:w="7904" w:type="dxa"/>
            <w:gridSpan w:val="2"/>
          </w:tcPr>
          <w:p w14:paraId="22BADACA"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EE3F68">
              <w:rPr>
                <w:rFonts w:ascii="Arial Narrow" w:hAnsi="Arial Narrow" w:cs="Arial"/>
                <w:b/>
                <w:lang w:eastAsia="en-US"/>
              </w:rPr>
              <w:t>pdf</w:t>
            </w:r>
            <w:proofErr w:type="spellEnd"/>
            <w:r w:rsidRPr="00EE3F68">
              <w:rPr>
                <w:rFonts w:ascii="Arial Narrow" w:hAnsi="Arial Narrow" w:cs="Arial"/>
                <w:b/>
                <w:lang w:eastAsia="en-US"/>
              </w:rPr>
              <w:t xml:space="preserve"> obliki.</w:t>
            </w:r>
          </w:p>
          <w:p w14:paraId="756845AE" w14:textId="77777777" w:rsidR="00681FE8" w:rsidRPr="00EE3F68" w:rsidRDefault="00681FE8" w:rsidP="009C1D56">
            <w:pPr>
              <w:spacing w:line="256" w:lineRule="auto"/>
              <w:jc w:val="both"/>
              <w:rPr>
                <w:rFonts w:ascii="Arial Narrow" w:hAnsi="Arial Narrow" w:cs="Arial"/>
                <w:b/>
                <w:lang w:eastAsia="en-US"/>
              </w:rPr>
            </w:pPr>
          </w:p>
        </w:tc>
      </w:tr>
      <w:tr w:rsidR="00681FE8" w:rsidRPr="00EE3F68" w14:paraId="05E60E6E" w14:textId="77777777" w:rsidTr="009C1D56">
        <w:tblPrEx>
          <w:tblBorders>
            <w:top w:val="single" w:sz="4" w:space="0" w:color="auto"/>
            <w:left w:val="single" w:sz="4" w:space="0" w:color="auto"/>
            <w:bottom w:val="single" w:sz="4" w:space="0" w:color="auto"/>
            <w:right w:val="single" w:sz="4" w:space="0" w:color="auto"/>
            <w:insideV w:val="single" w:sz="4" w:space="0" w:color="auto"/>
          </w:tblBorders>
        </w:tblPrEx>
        <w:trPr>
          <w:trHeight w:val="841"/>
        </w:trPr>
        <w:tc>
          <w:tcPr>
            <w:tcW w:w="9781" w:type="dxa"/>
            <w:gridSpan w:val="4"/>
            <w:tcBorders>
              <w:top w:val="single" w:sz="4" w:space="0" w:color="auto"/>
              <w:left w:val="single" w:sz="4" w:space="0" w:color="auto"/>
              <w:bottom w:val="single" w:sz="4" w:space="0" w:color="auto"/>
              <w:right w:val="single" w:sz="4" w:space="0" w:color="auto"/>
            </w:tcBorders>
            <w:hideMark/>
          </w:tcPr>
          <w:p w14:paraId="6A97F0A6" w14:textId="77777777" w:rsidR="00681FE8" w:rsidRPr="00EE3F68" w:rsidRDefault="00681FE8" w:rsidP="009C1D56">
            <w:pPr>
              <w:jc w:val="right"/>
              <w:rPr>
                <w:rFonts w:ascii="Arial Narrow" w:hAnsi="Arial Narrow" w:cs="Arial"/>
                <w:b/>
              </w:rPr>
            </w:pPr>
            <w:r w:rsidRPr="00EE3F68">
              <w:rPr>
                <w:rFonts w:ascii="Arial Narrow" w:hAnsi="Arial Narrow" w:cs="Arial"/>
                <w:b/>
              </w:rPr>
              <w:lastRenderedPageBreak/>
              <w:t>Obrazec št. 3</w:t>
            </w:r>
          </w:p>
          <w:p w14:paraId="61F808A3" w14:textId="77777777" w:rsidR="00681FE8" w:rsidRPr="00EE3F68" w:rsidRDefault="00681FE8" w:rsidP="009C1D56">
            <w:pPr>
              <w:spacing w:line="256" w:lineRule="auto"/>
              <w:jc w:val="both"/>
              <w:rPr>
                <w:rFonts w:ascii="Arial Narrow" w:hAnsi="Arial Narrow" w:cs="Arial"/>
                <w:b/>
                <w:lang w:eastAsia="en-US"/>
              </w:rPr>
            </w:pPr>
            <w:r w:rsidRPr="00EE3F68">
              <w:rPr>
                <w:rFonts w:ascii="Arial Narrow" w:hAnsi="Arial Narrow" w:cs="Arial"/>
                <w:b/>
                <w:caps/>
                <w:lang w:eastAsia="en-US"/>
              </w:rPr>
              <w:t xml:space="preserve">PODATKI O PODIZVAJALCU, ZAHTEVA IN  SOGLASJE PODIZVAJALCA ZA NEPOSREDNO PLAČILO                                                                                                                                 </w:t>
            </w:r>
          </w:p>
          <w:p w14:paraId="03704A7B" w14:textId="77777777" w:rsidR="00681FE8" w:rsidRPr="00EE3F68" w:rsidRDefault="00681FE8" w:rsidP="009C1D56">
            <w:pPr>
              <w:spacing w:line="256" w:lineRule="auto"/>
              <w:ind w:right="-96"/>
              <w:jc w:val="both"/>
              <w:rPr>
                <w:rFonts w:ascii="Arial Narrow" w:hAnsi="Arial Narrow" w:cs="Arial"/>
                <w:b/>
                <w:lang w:eastAsia="en-US"/>
              </w:rPr>
            </w:pPr>
          </w:p>
        </w:tc>
      </w:tr>
      <w:tr w:rsidR="00681FE8" w:rsidRPr="00EE3F68" w14:paraId="448D442E" w14:textId="77777777" w:rsidTr="009C1D56">
        <w:tblPrEx>
          <w:tblBorders>
            <w:top w:val="single" w:sz="4" w:space="0" w:color="auto"/>
            <w:left w:val="single" w:sz="4" w:space="0" w:color="auto"/>
            <w:bottom w:val="single" w:sz="4" w:space="0" w:color="auto"/>
            <w:right w:val="single" w:sz="4" w:space="0" w:color="auto"/>
            <w:insideV w:val="single" w:sz="4" w:space="0" w:color="auto"/>
          </w:tblBorders>
        </w:tblPrEx>
        <w:trPr>
          <w:trHeight w:val="810"/>
        </w:trPr>
        <w:tc>
          <w:tcPr>
            <w:tcW w:w="1401" w:type="dxa"/>
            <w:gridSpan w:val="2"/>
            <w:tcBorders>
              <w:top w:val="single" w:sz="4" w:space="0" w:color="auto"/>
              <w:left w:val="nil"/>
              <w:bottom w:val="nil"/>
              <w:right w:val="nil"/>
            </w:tcBorders>
            <w:hideMark/>
          </w:tcPr>
          <w:p w14:paraId="65C438D9" w14:textId="77777777" w:rsidR="00681FE8" w:rsidRPr="00EE3F68" w:rsidRDefault="00681FE8" w:rsidP="009C1D56">
            <w:pPr>
              <w:pStyle w:val="Naslov3"/>
              <w:tabs>
                <w:tab w:val="num" w:pos="2280"/>
              </w:tabs>
              <w:spacing w:line="256" w:lineRule="auto"/>
              <w:jc w:val="both"/>
              <w:rPr>
                <w:rFonts w:ascii="Arial Narrow" w:hAnsi="Arial Narrow" w:cs="Arial"/>
                <w:b w:val="0"/>
                <w:smallCaps/>
                <w:sz w:val="24"/>
                <w:szCs w:val="24"/>
              </w:rPr>
            </w:pPr>
            <w:r w:rsidRPr="00EE3F68">
              <w:rPr>
                <w:rFonts w:ascii="Arial Narrow" w:hAnsi="Arial Narrow" w:cs="Arial"/>
                <w:b w:val="0"/>
                <w:smallCaps/>
                <w:sz w:val="24"/>
                <w:szCs w:val="24"/>
              </w:rPr>
              <w:t>opozorilo:</w:t>
            </w:r>
          </w:p>
        </w:tc>
        <w:tc>
          <w:tcPr>
            <w:tcW w:w="8380" w:type="dxa"/>
            <w:gridSpan w:val="2"/>
            <w:tcBorders>
              <w:top w:val="single" w:sz="4" w:space="0" w:color="auto"/>
              <w:left w:val="nil"/>
              <w:bottom w:val="nil"/>
              <w:right w:val="nil"/>
            </w:tcBorders>
            <w:hideMark/>
          </w:tcPr>
          <w:p w14:paraId="33C5C116" w14:textId="77777777" w:rsidR="00681FE8" w:rsidRPr="00EE3F68" w:rsidRDefault="00681FE8" w:rsidP="009C1D56">
            <w:pPr>
              <w:pStyle w:val="Naslov3"/>
              <w:tabs>
                <w:tab w:val="num" w:pos="2280"/>
              </w:tabs>
              <w:spacing w:line="256" w:lineRule="auto"/>
              <w:jc w:val="both"/>
              <w:rPr>
                <w:rFonts w:ascii="Arial Narrow" w:hAnsi="Arial Narrow" w:cs="Arial"/>
                <w:smallCaps/>
                <w:sz w:val="24"/>
                <w:szCs w:val="24"/>
              </w:rPr>
            </w:pPr>
            <w:r w:rsidRPr="00EE3F68">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EE3F68">
              <w:rPr>
                <w:rFonts w:ascii="Arial Narrow" w:hAnsi="Arial Narrow" w:cs="Arial"/>
                <w:smallCaps/>
                <w:sz w:val="24"/>
                <w:szCs w:val="24"/>
              </w:rPr>
              <w:t xml:space="preserve">v </w:t>
            </w:r>
            <w:proofErr w:type="spellStart"/>
            <w:r w:rsidRPr="00EE3F68">
              <w:rPr>
                <w:rFonts w:ascii="Arial Narrow" w:hAnsi="Arial Narrow" w:cs="Arial"/>
                <w:smallCaps/>
                <w:sz w:val="24"/>
                <w:szCs w:val="24"/>
              </w:rPr>
              <w:t>pdf</w:t>
            </w:r>
            <w:proofErr w:type="spellEnd"/>
            <w:r w:rsidRPr="00EE3F68">
              <w:rPr>
                <w:rFonts w:ascii="Arial Narrow" w:hAnsi="Arial Narrow" w:cs="Arial"/>
                <w:smallCaps/>
                <w:sz w:val="24"/>
                <w:szCs w:val="24"/>
              </w:rPr>
              <w:t xml:space="preserve"> obliki. </w:t>
            </w:r>
            <w:r w:rsidRPr="00EE3F68">
              <w:rPr>
                <w:rFonts w:ascii="Arial Narrow" w:hAnsi="Arial Narrow" w:cs="Arial"/>
                <w:b w:val="0"/>
                <w:smallCaps/>
                <w:sz w:val="22"/>
                <w:szCs w:val="22"/>
              </w:rPr>
              <w:t>PO POTREBI SE OBRAZEC KOPIRA IN PREDLOŽI V VEČ IZVODIH.</w:t>
            </w:r>
          </w:p>
        </w:tc>
      </w:tr>
    </w:tbl>
    <w:p w14:paraId="7A7D74B8" w14:textId="77777777" w:rsidR="00681FE8" w:rsidRPr="00EE3F68" w:rsidRDefault="00681FE8" w:rsidP="00681FE8">
      <w:pPr>
        <w:jc w:val="both"/>
        <w:rPr>
          <w:rFonts w:ascii="Arial Narrow" w:hAnsi="Arial Narrow" w:cs="Arial"/>
          <w:b/>
        </w:rPr>
      </w:pPr>
      <w:r w:rsidRPr="00EE3F68">
        <w:rPr>
          <w:rFonts w:ascii="Arial Narrow" w:hAnsi="Arial Narrow" w:cs="Arial"/>
          <w:b/>
        </w:rPr>
        <w:t xml:space="preserve">Kot ponudnik/glavni izvajalec, izjavljamo, da bomo  za izvedbo predmetnega javnega naročila za ___________________________  </w:t>
      </w:r>
    </w:p>
    <w:p w14:paraId="39F3B925" w14:textId="77777777" w:rsidR="00681FE8" w:rsidRPr="00EE3F68" w:rsidRDefault="00681FE8" w:rsidP="00681FE8">
      <w:pPr>
        <w:jc w:val="both"/>
        <w:rPr>
          <w:rFonts w:ascii="Arial Narrow" w:hAnsi="Arial Narrow" w:cs="Arial"/>
          <w:b/>
        </w:rPr>
      </w:pPr>
      <w:r w:rsidRPr="00EE3F68">
        <w:rPr>
          <w:rFonts w:ascii="Arial Narrow" w:hAnsi="Arial Narrow" w:cs="Arial"/>
          <w:b/>
        </w:rPr>
        <w:t>vključili naslednjega/naslednje  podizvajalca/e:</w:t>
      </w:r>
    </w:p>
    <w:p w14:paraId="5612957C" w14:textId="77777777" w:rsidR="00681FE8" w:rsidRPr="00EE3F68" w:rsidRDefault="00681FE8" w:rsidP="00681FE8">
      <w:pPr>
        <w:jc w:val="both"/>
        <w:rPr>
          <w:rFonts w:ascii="Arial Narrow" w:hAnsi="Arial Narrow" w:cs="Arial"/>
        </w:rPr>
      </w:pPr>
    </w:p>
    <w:p w14:paraId="21FD961B" w14:textId="77777777" w:rsidR="00681FE8" w:rsidRPr="00EE3F68" w:rsidRDefault="00681FE8" w:rsidP="00681FE8">
      <w:pPr>
        <w:jc w:val="both"/>
        <w:rPr>
          <w:rFonts w:ascii="Arial Narrow" w:hAnsi="Arial Narrow" w:cs="Arial"/>
          <w:b/>
        </w:rPr>
      </w:pPr>
      <w:r w:rsidRPr="00EE3F68">
        <w:rPr>
          <w:rFonts w:ascii="Arial Narrow" w:hAnsi="Arial Narrow" w:cs="Arial"/>
          <w:b/>
        </w:rPr>
        <w:t>1. Podatki o podizvajalcu: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7516"/>
      </w:tblGrid>
      <w:tr w:rsidR="00681FE8" w:rsidRPr="00EE3F68" w14:paraId="4140EFA6" w14:textId="77777777" w:rsidTr="009C1D56">
        <w:tc>
          <w:tcPr>
            <w:tcW w:w="2260" w:type="dxa"/>
            <w:tcBorders>
              <w:top w:val="single" w:sz="4" w:space="0" w:color="auto"/>
              <w:left w:val="single" w:sz="4" w:space="0" w:color="auto"/>
              <w:bottom w:val="single" w:sz="4" w:space="0" w:color="auto"/>
              <w:right w:val="single" w:sz="4" w:space="0" w:color="auto"/>
            </w:tcBorders>
            <w:hideMark/>
          </w:tcPr>
          <w:p w14:paraId="18745E68" w14:textId="77777777" w:rsidR="00681FE8" w:rsidRPr="00EE3F68" w:rsidRDefault="00681FE8" w:rsidP="009C1D56">
            <w:pPr>
              <w:spacing w:line="256" w:lineRule="auto"/>
              <w:jc w:val="both"/>
              <w:rPr>
                <w:rFonts w:ascii="Arial Narrow" w:hAnsi="Arial Narrow" w:cs="Arial"/>
                <w:b/>
                <w:smallCaps/>
                <w:lang w:eastAsia="en-US"/>
              </w:rPr>
            </w:pPr>
            <w:r w:rsidRPr="00EE3F68">
              <w:rPr>
                <w:rFonts w:ascii="Arial Narrow" w:hAnsi="Arial Narrow" w:cs="Arial"/>
                <w:b/>
                <w:smallCaps/>
                <w:lang w:eastAsia="en-US"/>
              </w:rPr>
              <w:t>podizvajalec</w:t>
            </w:r>
          </w:p>
          <w:p w14:paraId="43567208" w14:textId="77777777" w:rsidR="00681FE8" w:rsidRPr="00EE3F68" w:rsidRDefault="00681FE8" w:rsidP="009C1D56">
            <w:pPr>
              <w:spacing w:line="256" w:lineRule="auto"/>
              <w:jc w:val="both"/>
              <w:rPr>
                <w:rFonts w:ascii="Arial Narrow" w:hAnsi="Arial Narrow" w:cs="Arial"/>
                <w:lang w:eastAsia="en-US"/>
              </w:rPr>
            </w:pPr>
            <w:r w:rsidRPr="00EE3F68">
              <w:rPr>
                <w:rFonts w:ascii="Arial Narrow" w:hAnsi="Arial Narrow" w:cs="Arial"/>
                <w:lang w:eastAsia="en-US"/>
              </w:rPr>
              <w:t>(naziv podizvajalca):</w:t>
            </w:r>
          </w:p>
        </w:tc>
        <w:tc>
          <w:tcPr>
            <w:tcW w:w="7516" w:type="dxa"/>
            <w:tcBorders>
              <w:top w:val="single" w:sz="4" w:space="0" w:color="auto"/>
              <w:left w:val="single" w:sz="4" w:space="0" w:color="auto"/>
              <w:bottom w:val="single" w:sz="4" w:space="0" w:color="auto"/>
              <w:right w:val="single" w:sz="4" w:space="0" w:color="auto"/>
            </w:tcBorders>
          </w:tcPr>
          <w:p w14:paraId="666163DC"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05B918A6" w14:textId="77777777" w:rsidTr="009C1D56">
        <w:tc>
          <w:tcPr>
            <w:tcW w:w="2260" w:type="dxa"/>
            <w:tcBorders>
              <w:top w:val="single" w:sz="4" w:space="0" w:color="auto"/>
              <w:left w:val="single" w:sz="4" w:space="0" w:color="auto"/>
              <w:bottom w:val="single" w:sz="4" w:space="0" w:color="auto"/>
              <w:right w:val="single" w:sz="4" w:space="0" w:color="auto"/>
            </w:tcBorders>
            <w:hideMark/>
          </w:tcPr>
          <w:p w14:paraId="73368F64" w14:textId="77777777" w:rsidR="00681FE8" w:rsidRPr="00EE3F68" w:rsidRDefault="00681FE8" w:rsidP="009C1D56">
            <w:pPr>
              <w:spacing w:line="256" w:lineRule="auto"/>
              <w:jc w:val="both"/>
              <w:rPr>
                <w:rFonts w:ascii="Arial Narrow" w:hAnsi="Arial Narrow" w:cs="Arial"/>
                <w:b/>
                <w:smallCaps/>
                <w:lang w:eastAsia="en-US"/>
              </w:rPr>
            </w:pPr>
            <w:r w:rsidRPr="00EE3F68">
              <w:rPr>
                <w:rFonts w:ascii="Arial Narrow" w:hAnsi="Arial Narrow" w:cs="Arial"/>
                <w:b/>
                <w:smallCaps/>
                <w:lang w:eastAsia="en-US"/>
              </w:rPr>
              <w:t>ZAKONITI ZASTOPNIK PODIZVAJALCA:</w:t>
            </w:r>
          </w:p>
        </w:tc>
        <w:tc>
          <w:tcPr>
            <w:tcW w:w="7516" w:type="dxa"/>
            <w:tcBorders>
              <w:top w:val="single" w:sz="4" w:space="0" w:color="auto"/>
              <w:left w:val="single" w:sz="4" w:space="0" w:color="auto"/>
              <w:bottom w:val="single" w:sz="4" w:space="0" w:color="auto"/>
              <w:right w:val="single" w:sz="4" w:space="0" w:color="auto"/>
            </w:tcBorders>
          </w:tcPr>
          <w:p w14:paraId="0F27D23D"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66A5A373" w14:textId="77777777" w:rsidTr="009C1D56">
        <w:tc>
          <w:tcPr>
            <w:tcW w:w="2260" w:type="dxa"/>
            <w:tcBorders>
              <w:top w:val="single" w:sz="4" w:space="0" w:color="auto"/>
              <w:left w:val="single" w:sz="4" w:space="0" w:color="auto"/>
              <w:bottom w:val="single" w:sz="4" w:space="0" w:color="auto"/>
              <w:right w:val="single" w:sz="4" w:space="0" w:color="auto"/>
            </w:tcBorders>
            <w:hideMark/>
          </w:tcPr>
          <w:p w14:paraId="28F34B68" w14:textId="77777777" w:rsidR="00681FE8" w:rsidRPr="00EE3F68" w:rsidRDefault="00681FE8" w:rsidP="009C1D56">
            <w:pPr>
              <w:spacing w:line="256" w:lineRule="auto"/>
              <w:jc w:val="both"/>
              <w:rPr>
                <w:rFonts w:ascii="Arial Narrow" w:hAnsi="Arial Narrow" w:cs="Arial"/>
                <w:b/>
                <w:smallCaps/>
                <w:lang w:eastAsia="en-US"/>
              </w:rPr>
            </w:pPr>
            <w:r w:rsidRPr="00EE3F68">
              <w:rPr>
                <w:rFonts w:ascii="Arial Narrow" w:hAnsi="Arial Narrow" w:cs="Arial"/>
                <w:b/>
                <w:smallCaps/>
                <w:lang w:eastAsia="en-US"/>
              </w:rPr>
              <w:t>KONTAKTNI PODATKI (kontaktna oseba, telefon, e-naslov):</w:t>
            </w:r>
          </w:p>
        </w:tc>
        <w:tc>
          <w:tcPr>
            <w:tcW w:w="7516" w:type="dxa"/>
            <w:tcBorders>
              <w:top w:val="single" w:sz="4" w:space="0" w:color="auto"/>
              <w:left w:val="single" w:sz="4" w:space="0" w:color="auto"/>
              <w:bottom w:val="single" w:sz="4" w:space="0" w:color="auto"/>
              <w:right w:val="single" w:sz="4" w:space="0" w:color="auto"/>
            </w:tcBorders>
          </w:tcPr>
          <w:p w14:paraId="18A0A9FA"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5230AEC7" w14:textId="77777777" w:rsidTr="009C1D56">
        <w:tc>
          <w:tcPr>
            <w:tcW w:w="2260" w:type="dxa"/>
            <w:tcBorders>
              <w:top w:val="single" w:sz="4" w:space="0" w:color="auto"/>
              <w:left w:val="single" w:sz="4" w:space="0" w:color="auto"/>
              <w:bottom w:val="single" w:sz="4" w:space="0" w:color="auto"/>
              <w:right w:val="single" w:sz="4" w:space="0" w:color="auto"/>
            </w:tcBorders>
            <w:hideMark/>
          </w:tcPr>
          <w:p w14:paraId="7B7C657D" w14:textId="77777777" w:rsidR="00681FE8" w:rsidRPr="00EE3F68" w:rsidRDefault="00681FE8" w:rsidP="009C1D56">
            <w:pPr>
              <w:spacing w:line="256" w:lineRule="auto"/>
              <w:jc w:val="both"/>
              <w:rPr>
                <w:rFonts w:ascii="Arial Narrow" w:hAnsi="Arial Narrow" w:cs="Arial"/>
                <w:b/>
                <w:smallCaps/>
                <w:lang w:eastAsia="en-US"/>
              </w:rPr>
            </w:pPr>
            <w:r w:rsidRPr="00EE3F68">
              <w:rPr>
                <w:rFonts w:ascii="Arial Narrow" w:hAnsi="Arial Narrow" w:cs="Arial"/>
                <w:b/>
                <w:smallCaps/>
                <w:lang w:eastAsia="en-US"/>
              </w:rPr>
              <w:t xml:space="preserve">naslov: </w:t>
            </w:r>
          </w:p>
        </w:tc>
        <w:tc>
          <w:tcPr>
            <w:tcW w:w="7516" w:type="dxa"/>
            <w:tcBorders>
              <w:top w:val="single" w:sz="4" w:space="0" w:color="auto"/>
              <w:left w:val="single" w:sz="4" w:space="0" w:color="auto"/>
              <w:bottom w:val="single" w:sz="4" w:space="0" w:color="auto"/>
              <w:right w:val="single" w:sz="4" w:space="0" w:color="auto"/>
            </w:tcBorders>
          </w:tcPr>
          <w:p w14:paraId="6E4E7022"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0294BA84" w14:textId="77777777" w:rsidTr="009C1D56">
        <w:tc>
          <w:tcPr>
            <w:tcW w:w="2260" w:type="dxa"/>
            <w:tcBorders>
              <w:top w:val="single" w:sz="4" w:space="0" w:color="auto"/>
              <w:left w:val="single" w:sz="4" w:space="0" w:color="auto"/>
              <w:bottom w:val="single" w:sz="4" w:space="0" w:color="auto"/>
              <w:right w:val="single" w:sz="4" w:space="0" w:color="auto"/>
            </w:tcBorders>
            <w:hideMark/>
          </w:tcPr>
          <w:p w14:paraId="30ADEDD2" w14:textId="77777777" w:rsidR="00681FE8" w:rsidRPr="00EE3F68" w:rsidRDefault="00681FE8" w:rsidP="009C1D56">
            <w:pPr>
              <w:spacing w:line="256" w:lineRule="auto"/>
              <w:jc w:val="both"/>
              <w:rPr>
                <w:rFonts w:ascii="Arial Narrow" w:hAnsi="Arial Narrow" w:cs="Arial"/>
                <w:smallCaps/>
                <w:lang w:eastAsia="en-US"/>
              </w:rPr>
            </w:pPr>
            <w:r w:rsidRPr="00EE3F68">
              <w:rPr>
                <w:rFonts w:ascii="Arial Narrow" w:hAnsi="Arial Narrow" w:cs="Arial"/>
                <w:b/>
                <w:smallCaps/>
                <w:lang w:eastAsia="en-US"/>
              </w:rPr>
              <w:t>matična</w:t>
            </w:r>
            <w:r w:rsidRPr="00EE3F68">
              <w:rPr>
                <w:rFonts w:ascii="Arial Narrow" w:hAnsi="Arial Narrow" w:cs="Arial"/>
                <w:smallCaps/>
                <w:lang w:eastAsia="en-US"/>
              </w:rPr>
              <w:t xml:space="preserve"> številka:</w:t>
            </w:r>
          </w:p>
        </w:tc>
        <w:tc>
          <w:tcPr>
            <w:tcW w:w="7516" w:type="dxa"/>
            <w:tcBorders>
              <w:top w:val="single" w:sz="4" w:space="0" w:color="auto"/>
              <w:left w:val="single" w:sz="4" w:space="0" w:color="auto"/>
              <w:bottom w:val="single" w:sz="4" w:space="0" w:color="auto"/>
              <w:right w:val="single" w:sz="4" w:space="0" w:color="auto"/>
            </w:tcBorders>
          </w:tcPr>
          <w:p w14:paraId="1B896FDA"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13D422E4" w14:textId="77777777" w:rsidTr="009C1D56">
        <w:tc>
          <w:tcPr>
            <w:tcW w:w="2260" w:type="dxa"/>
            <w:tcBorders>
              <w:top w:val="single" w:sz="4" w:space="0" w:color="auto"/>
              <w:left w:val="single" w:sz="4" w:space="0" w:color="auto"/>
              <w:bottom w:val="single" w:sz="4" w:space="0" w:color="auto"/>
              <w:right w:val="single" w:sz="4" w:space="0" w:color="auto"/>
            </w:tcBorders>
            <w:hideMark/>
          </w:tcPr>
          <w:p w14:paraId="1EC415E6" w14:textId="77777777" w:rsidR="00681FE8" w:rsidRPr="00EE3F68" w:rsidRDefault="00681FE8" w:rsidP="009C1D56">
            <w:pPr>
              <w:spacing w:line="256" w:lineRule="auto"/>
              <w:jc w:val="both"/>
              <w:rPr>
                <w:rFonts w:ascii="Arial Narrow" w:hAnsi="Arial Narrow" w:cs="Arial"/>
                <w:smallCaps/>
                <w:lang w:eastAsia="en-US"/>
              </w:rPr>
            </w:pPr>
            <w:r w:rsidRPr="00EE3F68">
              <w:rPr>
                <w:rFonts w:ascii="Arial Narrow" w:hAnsi="Arial Narrow" w:cs="Arial"/>
                <w:b/>
                <w:smallCaps/>
                <w:lang w:eastAsia="en-US"/>
              </w:rPr>
              <w:t>davčna</w:t>
            </w:r>
            <w:r w:rsidRPr="00EE3F68">
              <w:rPr>
                <w:rFonts w:ascii="Arial Narrow" w:hAnsi="Arial Narrow" w:cs="Arial"/>
                <w:smallCaps/>
                <w:lang w:eastAsia="en-US"/>
              </w:rPr>
              <w:t xml:space="preserve"> številka:</w:t>
            </w:r>
          </w:p>
        </w:tc>
        <w:tc>
          <w:tcPr>
            <w:tcW w:w="7516" w:type="dxa"/>
            <w:tcBorders>
              <w:top w:val="single" w:sz="4" w:space="0" w:color="auto"/>
              <w:left w:val="single" w:sz="4" w:space="0" w:color="auto"/>
              <w:bottom w:val="single" w:sz="4" w:space="0" w:color="auto"/>
              <w:right w:val="single" w:sz="4" w:space="0" w:color="auto"/>
            </w:tcBorders>
          </w:tcPr>
          <w:p w14:paraId="6388D805"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4B24E284" w14:textId="77777777" w:rsidTr="009C1D56">
        <w:tc>
          <w:tcPr>
            <w:tcW w:w="2260" w:type="dxa"/>
            <w:tcBorders>
              <w:top w:val="single" w:sz="4" w:space="0" w:color="auto"/>
              <w:left w:val="single" w:sz="4" w:space="0" w:color="auto"/>
              <w:bottom w:val="single" w:sz="4" w:space="0" w:color="auto"/>
              <w:right w:val="single" w:sz="4" w:space="0" w:color="auto"/>
            </w:tcBorders>
            <w:hideMark/>
          </w:tcPr>
          <w:p w14:paraId="4C4B4DF5" w14:textId="77777777" w:rsidR="00681FE8" w:rsidRPr="00EE3F68" w:rsidRDefault="00681FE8" w:rsidP="009C1D56">
            <w:pPr>
              <w:spacing w:line="256" w:lineRule="auto"/>
              <w:jc w:val="both"/>
              <w:rPr>
                <w:rFonts w:ascii="Arial Narrow" w:hAnsi="Arial Narrow" w:cs="Arial"/>
                <w:b/>
                <w:smallCaps/>
                <w:lang w:eastAsia="en-US"/>
              </w:rPr>
            </w:pPr>
            <w:r w:rsidRPr="00EE3F68">
              <w:rPr>
                <w:rFonts w:ascii="Arial Narrow" w:hAnsi="Arial Narrow" w:cs="Arial"/>
                <w:b/>
                <w:smallCaps/>
                <w:lang w:eastAsia="en-US"/>
              </w:rPr>
              <w:t>NASLOV PRISTOJNEGA finančnega URADA:</w:t>
            </w:r>
          </w:p>
        </w:tc>
        <w:tc>
          <w:tcPr>
            <w:tcW w:w="7516" w:type="dxa"/>
            <w:tcBorders>
              <w:top w:val="single" w:sz="4" w:space="0" w:color="auto"/>
              <w:left w:val="single" w:sz="4" w:space="0" w:color="auto"/>
              <w:bottom w:val="single" w:sz="4" w:space="0" w:color="auto"/>
              <w:right w:val="single" w:sz="4" w:space="0" w:color="auto"/>
            </w:tcBorders>
          </w:tcPr>
          <w:p w14:paraId="7FFA94A1"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675AB8F5" w14:textId="77777777" w:rsidTr="009C1D56">
        <w:tc>
          <w:tcPr>
            <w:tcW w:w="2260" w:type="dxa"/>
            <w:tcBorders>
              <w:top w:val="single" w:sz="4" w:space="0" w:color="auto"/>
              <w:left w:val="single" w:sz="4" w:space="0" w:color="auto"/>
              <w:bottom w:val="single" w:sz="4" w:space="0" w:color="auto"/>
              <w:right w:val="single" w:sz="4" w:space="0" w:color="auto"/>
            </w:tcBorders>
            <w:hideMark/>
          </w:tcPr>
          <w:p w14:paraId="6112CFDF" w14:textId="77777777" w:rsidR="00681FE8" w:rsidRPr="00EE3F68" w:rsidRDefault="00681FE8" w:rsidP="009C1D56">
            <w:pPr>
              <w:spacing w:line="256" w:lineRule="auto"/>
              <w:jc w:val="both"/>
              <w:rPr>
                <w:rFonts w:ascii="Arial Narrow" w:hAnsi="Arial Narrow" w:cs="Arial"/>
                <w:b/>
                <w:smallCaps/>
                <w:lang w:eastAsia="en-US"/>
              </w:rPr>
            </w:pPr>
            <w:r w:rsidRPr="00EE3F68">
              <w:rPr>
                <w:rFonts w:ascii="Arial Narrow" w:hAnsi="Arial Narrow" w:cs="Arial"/>
                <w:b/>
                <w:smallCaps/>
                <w:lang w:eastAsia="en-US"/>
              </w:rPr>
              <w:t xml:space="preserve">transakcijski račun: </w:t>
            </w:r>
          </w:p>
        </w:tc>
        <w:tc>
          <w:tcPr>
            <w:tcW w:w="7516" w:type="dxa"/>
            <w:tcBorders>
              <w:top w:val="single" w:sz="4" w:space="0" w:color="auto"/>
              <w:left w:val="single" w:sz="4" w:space="0" w:color="auto"/>
              <w:bottom w:val="single" w:sz="4" w:space="0" w:color="auto"/>
              <w:right w:val="single" w:sz="4" w:space="0" w:color="auto"/>
            </w:tcBorders>
          </w:tcPr>
          <w:p w14:paraId="29BD89C3"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15564187" w14:textId="77777777" w:rsidTr="009C1D56">
        <w:tc>
          <w:tcPr>
            <w:tcW w:w="2260" w:type="dxa"/>
          </w:tcPr>
          <w:p w14:paraId="1E7674E9" w14:textId="77777777" w:rsidR="00681FE8" w:rsidRPr="00EE3F68" w:rsidRDefault="00681FE8" w:rsidP="009C1D56">
            <w:pPr>
              <w:jc w:val="both"/>
              <w:rPr>
                <w:rFonts w:ascii="Arial Narrow" w:hAnsi="Arial Narrow" w:cs="Arial"/>
                <w:b/>
                <w:smallCaps/>
                <w:sz w:val="20"/>
                <w:szCs w:val="20"/>
              </w:rPr>
            </w:pPr>
            <w:bookmarkStart w:id="5" w:name="_Hlk99523856"/>
            <w:r w:rsidRPr="00EE3F68">
              <w:rPr>
                <w:rFonts w:ascii="Arial Narrow" w:hAnsi="Arial Narrow" w:cs="Arial"/>
                <w:b/>
                <w:smallCaps/>
                <w:sz w:val="20"/>
                <w:szCs w:val="20"/>
              </w:rPr>
              <w:t>GOSPODARSKI SUBJEKT SODI MED MSP, KOT JE OPREDELJENO V PRIPOROČILU KOMISIJE 2003/361/ES (OBKROŽITI/PODČRTATI)</w:t>
            </w:r>
          </w:p>
        </w:tc>
        <w:tc>
          <w:tcPr>
            <w:tcW w:w="7516" w:type="dxa"/>
          </w:tcPr>
          <w:p w14:paraId="416FC352" w14:textId="77777777" w:rsidR="00681FE8" w:rsidRPr="00EE3F68" w:rsidRDefault="00681FE8" w:rsidP="009C1D56">
            <w:pPr>
              <w:jc w:val="both"/>
              <w:rPr>
                <w:rFonts w:ascii="Arial Narrow" w:hAnsi="Arial Narrow" w:cs="Arial"/>
                <w:sz w:val="20"/>
                <w:szCs w:val="20"/>
                <w:lang w:eastAsia="en-US"/>
              </w:rPr>
            </w:pPr>
          </w:p>
          <w:p w14:paraId="77A4EEDC" w14:textId="77777777" w:rsidR="00681FE8" w:rsidRPr="00EE3F68" w:rsidRDefault="00681FE8" w:rsidP="009C1D56">
            <w:pPr>
              <w:jc w:val="both"/>
              <w:rPr>
                <w:rFonts w:ascii="Arial Narrow" w:hAnsi="Arial Narrow" w:cs="Arial"/>
                <w:sz w:val="20"/>
                <w:szCs w:val="20"/>
                <w:lang w:eastAsia="en-US"/>
              </w:rPr>
            </w:pPr>
          </w:p>
          <w:p w14:paraId="0D6C7878" w14:textId="77777777" w:rsidR="00681FE8" w:rsidRPr="00EE3F68" w:rsidRDefault="00681FE8" w:rsidP="009C1D56">
            <w:pPr>
              <w:jc w:val="both"/>
              <w:rPr>
                <w:rFonts w:ascii="Arial Narrow" w:hAnsi="Arial Narrow" w:cs="Arial"/>
                <w:sz w:val="20"/>
                <w:szCs w:val="20"/>
              </w:rPr>
            </w:pPr>
            <w:r w:rsidRPr="00EE3F68">
              <w:rPr>
                <w:rFonts w:ascii="Arial Narrow" w:hAnsi="Arial Narrow" w:cs="Arial"/>
                <w:sz w:val="20"/>
                <w:szCs w:val="20"/>
                <w:lang w:eastAsia="en-US"/>
              </w:rPr>
              <w:t>DA / NE</w:t>
            </w:r>
          </w:p>
        </w:tc>
      </w:tr>
      <w:bookmarkEnd w:id="5"/>
    </w:tbl>
    <w:p w14:paraId="291C98C8" w14:textId="77777777" w:rsidR="00681FE8" w:rsidRPr="00EE3F68" w:rsidRDefault="00681FE8" w:rsidP="00681FE8">
      <w:pPr>
        <w:jc w:val="both"/>
        <w:rPr>
          <w:rFonts w:ascii="Arial Narrow" w:hAnsi="Arial Narrow" w:cs="Arial"/>
        </w:rPr>
      </w:pPr>
    </w:p>
    <w:p w14:paraId="491E0819" w14:textId="77777777" w:rsidR="00681FE8" w:rsidRPr="00EE3F68" w:rsidRDefault="00681FE8" w:rsidP="00681FE8">
      <w:pPr>
        <w:jc w:val="both"/>
        <w:rPr>
          <w:rFonts w:ascii="Arial Narrow" w:hAnsi="Arial Narrow" w:cs="Arial"/>
          <w:b/>
        </w:rPr>
      </w:pPr>
      <w:r w:rsidRPr="00EE3F68">
        <w:rPr>
          <w:rFonts w:ascii="Arial Narrow" w:hAnsi="Arial Narrow" w:cs="Arial"/>
          <w:b/>
        </w:rPr>
        <w:t xml:space="preserve">2. </w:t>
      </w:r>
      <w:bookmarkStart w:id="6" w:name="_Hlk99523897"/>
      <w:r w:rsidRPr="00EE3F68">
        <w:rPr>
          <w:rFonts w:ascii="Arial Narrow" w:hAnsi="Arial Narrow" w:cs="Arial"/>
          <w:b/>
        </w:rPr>
        <w:t xml:space="preserve">Del javnega naročila, ki se oddaja v </w:t>
      </w:r>
      <w:proofErr w:type="spellStart"/>
      <w:r w:rsidRPr="00EE3F68">
        <w:rPr>
          <w:rFonts w:ascii="Arial Narrow" w:hAnsi="Arial Narrow" w:cs="Arial"/>
          <w:b/>
        </w:rPr>
        <w:t>podizvajanje</w:t>
      </w:r>
      <w:proofErr w:type="spellEnd"/>
      <w:r w:rsidRPr="00EE3F68">
        <w:rPr>
          <w:rFonts w:ascii="Arial Narrow" w:hAnsi="Arial Narrow" w:cs="Arial"/>
          <w:b/>
        </w:rPr>
        <w:t>:</w:t>
      </w:r>
    </w:p>
    <w:bookmarkEnd w:id="6"/>
    <w:p w14:paraId="20297FF3" w14:textId="77777777" w:rsidR="00681FE8" w:rsidRPr="00EE3F68" w:rsidRDefault="00681FE8" w:rsidP="00681FE8">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508"/>
      </w:tblGrid>
      <w:tr w:rsidR="00681FE8" w:rsidRPr="00EE3F68" w14:paraId="0B590D94" w14:textId="77777777" w:rsidTr="009C1D56">
        <w:tc>
          <w:tcPr>
            <w:tcW w:w="2268" w:type="dxa"/>
            <w:tcBorders>
              <w:top w:val="single" w:sz="4" w:space="0" w:color="auto"/>
              <w:left w:val="single" w:sz="4" w:space="0" w:color="auto"/>
              <w:bottom w:val="single" w:sz="4" w:space="0" w:color="auto"/>
              <w:right w:val="single" w:sz="4" w:space="0" w:color="auto"/>
            </w:tcBorders>
            <w:hideMark/>
          </w:tcPr>
          <w:p w14:paraId="731E5116" w14:textId="77777777" w:rsidR="00681FE8" w:rsidRPr="00EE3F68" w:rsidRDefault="00681FE8" w:rsidP="009C1D56">
            <w:pPr>
              <w:spacing w:line="256" w:lineRule="auto"/>
              <w:jc w:val="both"/>
              <w:rPr>
                <w:rFonts w:ascii="Arial Narrow" w:hAnsi="Arial Narrow" w:cs="Arial"/>
                <w:smallCaps/>
                <w:lang w:eastAsia="en-US"/>
              </w:rPr>
            </w:pPr>
            <w:r w:rsidRPr="00EE3F68">
              <w:rPr>
                <w:rFonts w:ascii="Arial Narrow" w:hAnsi="Arial Narrow" w:cs="Arial"/>
                <w:b/>
                <w:smallCaps/>
                <w:lang w:eastAsia="en-US"/>
              </w:rPr>
              <w:t>vrsta del oziroma  dobav</w:t>
            </w:r>
            <w:r w:rsidRPr="00EE3F68">
              <w:rPr>
                <w:rFonts w:ascii="Arial Narrow" w:hAnsi="Arial Narrow" w:cs="Arial"/>
                <w:smallCaps/>
                <w:lang w:eastAsia="en-US"/>
              </w:rPr>
              <w:t>:</w:t>
            </w:r>
          </w:p>
        </w:tc>
        <w:tc>
          <w:tcPr>
            <w:tcW w:w="7508" w:type="dxa"/>
            <w:tcBorders>
              <w:top w:val="single" w:sz="4" w:space="0" w:color="auto"/>
              <w:left w:val="single" w:sz="4" w:space="0" w:color="auto"/>
              <w:bottom w:val="single" w:sz="4" w:space="0" w:color="auto"/>
              <w:right w:val="single" w:sz="4" w:space="0" w:color="auto"/>
            </w:tcBorders>
          </w:tcPr>
          <w:p w14:paraId="6D19A197"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41750753" w14:textId="77777777" w:rsidTr="009C1D56">
        <w:tc>
          <w:tcPr>
            <w:tcW w:w="2268" w:type="dxa"/>
            <w:tcBorders>
              <w:top w:val="single" w:sz="4" w:space="0" w:color="auto"/>
              <w:left w:val="single" w:sz="4" w:space="0" w:color="auto"/>
              <w:bottom w:val="single" w:sz="4" w:space="0" w:color="auto"/>
              <w:right w:val="single" w:sz="4" w:space="0" w:color="auto"/>
            </w:tcBorders>
            <w:hideMark/>
          </w:tcPr>
          <w:p w14:paraId="726A93A5" w14:textId="77777777" w:rsidR="00681FE8" w:rsidRPr="00EE3F68" w:rsidRDefault="00681FE8" w:rsidP="009C1D56">
            <w:pPr>
              <w:spacing w:line="256" w:lineRule="auto"/>
              <w:jc w:val="both"/>
              <w:rPr>
                <w:rFonts w:ascii="Arial Narrow" w:hAnsi="Arial Narrow" w:cs="Arial"/>
                <w:smallCaps/>
                <w:lang w:eastAsia="en-US"/>
              </w:rPr>
            </w:pPr>
            <w:r w:rsidRPr="00EE3F68">
              <w:rPr>
                <w:rFonts w:ascii="Arial Narrow" w:hAnsi="Arial Narrow" w:cs="Arial"/>
                <w:smallCaps/>
                <w:lang w:eastAsia="en-US"/>
              </w:rPr>
              <w:t>količina:</w:t>
            </w:r>
          </w:p>
        </w:tc>
        <w:tc>
          <w:tcPr>
            <w:tcW w:w="7508" w:type="dxa"/>
            <w:tcBorders>
              <w:top w:val="single" w:sz="4" w:space="0" w:color="auto"/>
              <w:left w:val="single" w:sz="4" w:space="0" w:color="auto"/>
              <w:bottom w:val="single" w:sz="4" w:space="0" w:color="auto"/>
              <w:right w:val="single" w:sz="4" w:space="0" w:color="auto"/>
            </w:tcBorders>
          </w:tcPr>
          <w:p w14:paraId="7DAF1993"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392E52EF" w14:textId="77777777" w:rsidTr="009C1D56">
        <w:tc>
          <w:tcPr>
            <w:tcW w:w="2268" w:type="dxa"/>
            <w:tcBorders>
              <w:top w:val="single" w:sz="4" w:space="0" w:color="auto"/>
              <w:left w:val="single" w:sz="4" w:space="0" w:color="auto"/>
              <w:bottom w:val="single" w:sz="4" w:space="0" w:color="auto"/>
              <w:right w:val="single" w:sz="4" w:space="0" w:color="auto"/>
            </w:tcBorders>
            <w:hideMark/>
          </w:tcPr>
          <w:p w14:paraId="41A6DCC9" w14:textId="77777777" w:rsidR="00681FE8" w:rsidRPr="00EE3F68" w:rsidRDefault="00681FE8" w:rsidP="009C1D56">
            <w:pPr>
              <w:spacing w:line="256" w:lineRule="auto"/>
              <w:jc w:val="both"/>
              <w:rPr>
                <w:rFonts w:ascii="Arial Narrow" w:hAnsi="Arial Narrow" w:cs="Arial"/>
                <w:smallCaps/>
                <w:lang w:eastAsia="en-US"/>
              </w:rPr>
            </w:pPr>
            <w:r w:rsidRPr="00EE3F68">
              <w:rPr>
                <w:rFonts w:ascii="Arial Narrow" w:hAnsi="Arial Narrow" w:cs="Arial"/>
                <w:smallCaps/>
                <w:lang w:eastAsia="en-US"/>
              </w:rPr>
              <w:t>vrednost:</w:t>
            </w:r>
          </w:p>
        </w:tc>
        <w:tc>
          <w:tcPr>
            <w:tcW w:w="7508" w:type="dxa"/>
            <w:tcBorders>
              <w:top w:val="single" w:sz="4" w:space="0" w:color="auto"/>
              <w:left w:val="single" w:sz="4" w:space="0" w:color="auto"/>
              <w:bottom w:val="single" w:sz="4" w:space="0" w:color="auto"/>
              <w:right w:val="single" w:sz="4" w:space="0" w:color="auto"/>
            </w:tcBorders>
          </w:tcPr>
          <w:p w14:paraId="3970D87F"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5568DA6C" w14:textId="77777777" w:rsidTr="009C1D56">
        <w:tc>
          <w:tcPr>
            <w:tcW w:w="2268" w:type="dxa"/>
            <w:tcBorders>
              <w:top w:val="single" w:sz="4" w:space="0" w:color="auto"/>
              <w:left w:val="single" w:sz="4" w:space="0" w:color="auto"/>
              <w:bottom w:val="single" w:sz="4" w:space="0" w:color="auto"/>
              <w:right w:val="single" w:sz="4" w:space="0" w:color="auto"/>
            </w:tcBorders>
            <w:hideMark/>
          </w:tcPr>
          <w:p w14:paraId="413069A6" w14:textId="77777777" w:rsidR="00681FE8" w:rsidRPr="00EE3F68" w:rsidRDefault="00681FE8" w:rsidP="009C1D56">
            <w:pPr>
              <w:spacing w:line="256" w:lineRule="auto"/>
              <w:jc w:val="both"/>
              <w:rPr>
                <w:rFonts w:ascii="Arial Narrow" w:hAnsi="Arial Narrow" w:cs="Arial"/>
                <w:smallCaps/>
                <w:lang w:eastAsia="en-US"/>
              </w:rPr>
            </w:pPr>
            <w:r w:rsidRPr="00EE3F68">
              <w:rPr>
                <w:rFonts w:ascii="Arial Narrow" w:hAnsi="Arial Narrow" w:cs="Arial"/>
                <w:smallCaps/>
                <w:lang w:eastAsia="en-US"/>
              </w:rPr>
              <w:t>kraj:</w:t>
            </w:r>
          </w:p>
        </w:tc>
        <w:tc>
          <w:tcPr>
            <w:tcW w:w="7508" w:type="dxa"/>
            <w:tcBorders>
              <w:top w:val="single" w:sz="4" w:space="0" w:color="auto"/>
              <w:left w:val="single" w:sz="4" w:space="0" w:color="auto"/>
              <w:bottom w:val="single" w:sz="4" w:space="0" w:color="auto"/>
              <w:right w:val="single" w:sz="4" w:space="0" w:color="auto"/>
            </w:tcBorders>
          </w:tcPr>
          <w:p w14:paraId="7951E270" w14:textId="77777777" w:rsidR="00681FE8" w:rsidRPr="00EE3F68" w:rsidRDefault="00681FE8" w:rsidP="009C1D56">
            <w:pPr>
              <w:spacing w:line="256" w:lineRule="auto"/>
              <w:jc w:val="both"/>
              <w:rPr>
                <w:rFonts w:ascii="Arial Narrow" w:hAnsi="Arial Narrow" w:cs="Arial"/>
                <w:lang w:eastAsia="en-US"/>
              </w:rPr>
            </w:pPr>
          </w:p>
        </w:tc>
      </w:tr>
      <w:tr w:rsidR="00681FE8" w:rsidRPr="00EE3F68" w14:paraId="0C4536ED" w14:textId="77777777" w:rsidTr="009C1D56">
        <w:tc>
          <w:tcPr>
            <w:tcW w:w="2268" w:type="dxa"/>
            <w:tcBorders>
              <w:top w:val="single" w:sz="4" w:space="0" w:color="auto"/>
              <w:left w:val="single" w:sz="4" w:space="0" w:color="auto"/>
              <w:bottom w:val="single" w:sz="4" w:space="0" w:color="auto"/>
              <w:right w:val="single" w:sz="4" w:space="0" w:color="auto"/>
            </w:tcBorders>
            <w:hideMark/>
          </w:tcPr>
          <w:p w14:paraId="32904544" w14:textId="77777777" w:rsidR="00681FE8" w:rsidRPr="00EE3F68" w:rsidRDefault="00681FE8" w:rsidP="009C1D56">
            <w:pPr>
              <w:spacing w:line="256" w:lineRule="auto"/>
              <w:jc w:val="both"/>
              <w:rPr>
                <w:rFonts w:ascii="Arial Narrow" w:hAnsi="Arial Narrow" w:cs="Arial"/>
                <w:smallCaps/>
                <w:lang w:eastAsia="en-US"/>
              </w:rPr>
            </w:pPr>
            <w:r w:rsidRPr="00EE3F68">
              <w:rPr>
                <w:rFonts w:ascii="Arial Narrow" w:hAnsi="Arial Narrow" w:cs="Arial"/>
                <w:smallCaps/>
                <w:lang w:eastAsia="en-US"/>
              </w:rPr>
              <w:t>rok izvedbe teh del oziroma dobav:</w:t>
            </w:r>
          </w:p>
        </w:tc>
        <w:tc>
          <w:tcPr>
            <w:tcW w:w="7508" w:type="dxa"/>
            <w:tcBorders>
              <w:top w:val="single" w:sz="4" w:space="0" w:color="auto"/>
              <w:left w:val="single" w:sz="4" w:space="0" w:color="auto"/>
              <w:bottom w:val="single" w:sz="4" w:space="0" w:color="auto"/>
              <w:right w:val="single" w:sz="4" w:space="0" w:color="auto"/>
            </w:tcBorders>
          </w:tcPr>
          <w:p w14:paraId="63BE07FC" w14:textId="77777777" w:rsidR="00681FE8" w:rsidRPr="00EE3F68" w:rsidRDefault="00681FE8" w:rsidP="009C1D56">
            <w:pPr>
              <w:spacing w:line="256" w:lineRule="auto"/>
              <w:jc w:val="both"/>
              <w:rPr>
                <w:rFonts w:ascii="Arial Narrow" w:hAnsi="Arial Narrow" w:cs="Arial"/>
                <w:lang w:eastAsia="en-US"/>
              </w:rPr>
            </w:pPr>
          </w:p>
        </w:tc>
      </w:tr>
    </w:tbl>
    <w:p w14:paraId="5658D68C" w14:textId="77777777" w:rsidR="00681FE8" w:rsidRPr="00EE3F68" w:rsidRDefault="00681FE8" w:rsidP="00681FE8">
      <w:pPr>
        <w:rPr>
          <w:rFonts w:ascii="Arial Narrow" w:hAnsi="Arial Narrow" w:cs="Arial"/>
        </w:rPr>
      </w:pPr>
    </w:p>
    <w:p w14:paraId="292B9865" w14:textId="77777777" w:rsidR="00681FE8" w:rsidRPr="00EE3F68" w:rsidRDefault="00681FE8" w:rsidP="00681FE8">
      <w:pPr>
        <w:rPr>
          <w:rFonts w:ascii="Arial Narrow" w:hAnsi="Arial Narrow" w:cs="Arial"/>
        </w:rPr>
      </w:pPr>
      <w:r w:rsidRPr="00EE3F68">
        <w:rPr>
          <w:rFonts w:ascii="Arial Narrow" w:hAnsi="Arial Narrow" w:cs="Arial"/>
        </w:rPr>
        <w:t xml:space="preserve">Datum: ________________      </w:t>
      </w:r>
    </w:p>
    <w:p w14:paraId="088224E0" w14:textId="77777777" w:rsidR="00681FE8" w:rsidRPr="00EE3F68" w:rsidRDefault="00681FE8" w:rsidP="00681FE8">
      <w:pPr>
        <w:rPr>
          <w:rFonts w:ascii="Arial Narrow" w:hAnsi="Arial Narrow" w:cs="Arial"/>
        </w:rPr>
      </w:pPr>
      <w:r w:rsidRPr="00EE3F68">
        <w:rPr>
          <w:rFonts w:ascii="Arial Narrow" w:hAnsi="Arial Narrow" w:cs="Arial"/>
        </w:rPr>
        <w:t xml:space="preserve">                                                                                                                       ____________________________________________</w:t>
      </w:r>
    </w:p>
    <w:p w14:paraId="03CD521C" w14:textId="77777777" w:rsidR="00681FE8" w:rsidRPr="00EE3F68" w:rsidRDefault="00681FE8" w:rsidP="00681FE8">
      <w:pPr>
        <w:tabs>
          <w:tab w:val="right" w:pos="8850"/>
        </w:tabs>
        <w:jc w:val="both"/>
        <w:rPr>
          <w:rFonts w:ascii="Arial Narrow" w:hAnsi="Arial Narrow" w:cs="Arial"/>
        </w:rPr>
      </w:pPr>
      <w:r w:rsidRPr="00EE3F68">
        <w:rPr>
          <w:rFonts w:ascii="Arial Narrow" w:hAnsi="Arial Narrow" w:cs="Arial"/>
        </w:rPr>
        <w:t xml:space="preserve">žig in podpis zakonitega zastopnika ponudnika/glavnega izvajalca </w:t>
      </w:r>
    </w:p>
    <w:p w14:paraId="76D3C081" w14:textId="77777777" w:rsidR="00681FE8" w:rsidRPr="00EE3F68" w:rsidRDefault="00681FE8" w:rsidP="00681FE8">
      <w:pPr>
        <w:jc w:val="both"/>
        <w:rPr>
          <w:rFonts w:ascii="Arial Narrow" w:hAnsi="Arial Narrow" w:cs="Arial"/>
          <w:b/>
          <w:u w:val="single"/>
        </w:rPr>
      </w:pPr>
    </w:p>
    <w:p w14:paraId="348D07E1" w14:textId="77777777" w:rsidR="00681FE8" w:rsidRPr="00EE3F68" w:rsidRDefault="00681FE8" w:rsidP="00681FE8">
      <w:pPr>
        <w:jc w:val="both"/>
        <w:rPr>
          <w:rFonts w:ascii="Arial Narrow" w:hAnsi="Arial Narrow" w:cs="Arial"/>
          <w:b/>
        </w:rPr>
      </w:pPr>
      <w:r w:rsidRPr="00EE3F68">
        <w:rPr>
          <w:rFonts w:ascii="Arial Narrow" w:hAnsi="Arial Narrow" w:cs="Arial"/>
          <w:b/>
        </w:rPr>
        <w:t>3. Zahteva (4. alineja 2. odst. 94. člena ZJN-3) in soglasje podizvajalca za neposredno plačilo (2. alineja 5. odst. istega čl.) (izpolni podizvajalec v primeru, da zahteva neposredno plačilo):</w:t>
      </w:r>
    </w:p>
    <w:p w14:paraId="217415B0" w14:textId="77777777" w:rsidR="00681FE8" w:rsidRPr="00EE3F68" w:rsidRDefault="00681FE8" w:rsidP="00681FE8">
      <w:pPr>
        <w:jc w:val="both"/>
        <w:rPr>
          <w:rFonts w:ascii="Arial Narrow" w:hAnsi="Arial Narrow" w:cs="Arial"/>
        </w:rPr>
      </w:pPr>
    </w:p>
    <w:p w14:paraId="7D70B755" w14:textId="77777777" w:rsidR="00681FE8" w:rsidRPr="00EE3F68" w:rsidRDefault="00681FE8" w:rsidP="00681FE8">
      <w:pPr>
        <w:jc w:val="both"/>
        <w:rPr>
          <w:rFonts w:ascii="Arial Narrow" w:hAnsi="Arial Narrow" w:cs="Arial"/>
          <w:b/>
        </w:rPr>
      </w:pPr>
      <w:r w:rsidRPr="00EE3F68">
        <w:rPr>
          <w:rFonts w:ascii="Arial Narrow" w:hAnsi="Arial Narrow" w:cs="Arial"/>
          <w:b/>
        </w:rPr>
        <w:t>Spodaj podpisani zakoniti zastopnik podizvajalca oziroma pooblaščenec podizvajalca</w:t>
      </w:r>
    </w:p>
    <w:p w14:paraId="68363322" w14:textId="77777777" w:rsidR="00681FE8" w:rsidRPr="00EE3F68" w:rsidRDefault="00681FE8" w:rsidP="00681FE8">
      <w:pPr>
        <w:jc w:val="both"/>
        <w:rPr>
          <w:rFonts w:ascii="Arial Narrow" w:hAnsi="Arial Narrow" w:cs="Arial"/>
          <w:b/>
        </w:rPr>
      </w:pPr>
    </w:p>
    <w:p w14:paraId="025497EA" w14:textId="77777777" w:rsidR="00681FE8" w:rsidRPr="00EE3F68" w:rsidRDefault="00681FE8" w:rsidP="00681FE8">
      <w:pPr>
        <w:jc w:val="both"/>
        <w:rPr>
          <w:rFonts w:ascii="Arial Narrow" w:hAnsi="Arial Narrow" w:cs="Arial"/>
          <w:b/>
        </w:rPr>
      </w:pPr>
      <w:r w:rsidRPr="00EE3F68">
        <w:rPr>
          <w:rFonts w:ascii="Arial Narrow" w:hAnsi="Arial Narrow" w:cs="Arial"/>
          <w:b/>
        </w:rPr>
        <w:t>I Z J A V L J A M,</w:t>
      </w:r>
    </w:p>
    <w:p w14:paraId="0254A974" w14:textId="77777777" w:rsidR="00681FE8" w:rsidRPr="00EE3F68" w:rsidRDefault="00681FE8" w:rsidP="00681FE8">
      <w:pPr>
        <w:jc w:val="both"/>
        <w:rPr>
          <w:rFonts w:ascii="Arial Narrow" w:hAnsi="Arial Narrow" w:cs="Arial"/>
          <w:b/>
        </w:rPr>
      </w:pPr>
    </w:p>
    <w:p w14:paraId="04F57886" w14:textId="77777777" w:rsidR="00681FE8" w:rsidRPr="00EE3F68" w:rsidRDefault="00681FE8" w:rsidP="00681FE8">
      <w:pPr>
        <w:jc w:val="both"/>
        <w:rPr>
          <w:rFonts w:ascii="Arial Narrow" w:hAnsi="Arial Narrow" w:cs="Arial"/>
          <w:b/>
        </w:rPr>
      </w:pPr>
      <w:r w:rsidRPr="00EE3F68">
        <w:rPr>
          <w:rFonts w:ascii="Arial Narrow" w:hAnsi="Arial Narrow" w:cs="Arial"/>
          <w:b/>
        </w:rPr>
        <w:t>da zahtevamo neposredno plačilo in v zvezi s tem soglašamo, da nam naročnik namesto ponudniku/glavnemu izvajalcu poravna našo terjatev do glavnega izvajalca.</w:t>
      </w:r>
    </w:p>
    <w:p w14:paraId="581D6BB0" w14:textId="77777777" w:rsidR="00681FE8" w:rsidRPr="00EE3F68" w:rsidRDefault="00681FE8" w:rsidP="00681FE8">
      <w:pPr>
        <w:jc w:val="both"/>
        <w:rPr>
          <w:rFonts w:ascii="Arial Narrow" w:hAnsi="Arial Narrow" w:cs="Arial"/>
        </w:rPr>
      </w:pPr>
    </w:p>
    <w:p w14:paraId="7BB92E4B" w14:textId="77777777" w:rsidR="00681FE8" w:rsidRPr="00EE3F68" w:rsidRDefault="00681FE8" w:rsidP="00681FE8">
      <w:pPr>
        <w:jc w:val="both"/>
        <w:rPr>
          <w:rFonts w:ascii="Arial Narrow" w:hAnsi="Arial Narrow" w:cs="Arial"/>
        </w:rPr>
      </w:pPr>
      <w:r w:rsidRPr="00EE3F68">
        <w:rPr>
          <w:rFonts w:ascii="Arial Narrow" w:hAnsi="Arial Narrow" w:cs="Arial"/>
        </w:rPr>
        <w:t>Datum: __________</w:t>
      </w:r>
    </w:p>
    <w:p w14:paraId="0A31E0CB" w14:textId="77777777" w:rsidR="00681FE8" w:rsidRPr="00EE3F68" w:rsidRDefault="00681FE8" w:rsidP="00681FE8">
      <w:pPr>
        <w:jc w:val="both"/>
        <w:rPr>
          <w:rFonts w:ascii="Arial Narrow" w:hAnsi="Arial Narrow" w:cs="Arial"/>
        </w:rPr>
      </w:pPr>
      <w:r w:rsidRPr="00EE3F68">
        <w:rPr>
          <w:rFonts w:ascii="Arial Narrow" w:hAnsi="Arial Narrow" w:cs="Arial"/>
        </w:rPr>
        <w:t xml:space="preserve">                                                                                                ________________________________________________</w:t>
      </w:r>
    </w:p>
    <w:p w14:paraId="368994CD" w14:textId="77777777" w:rsidR="00681FE8" w:rsidRPr="00EE3F68" w:rsidRDefault="00681FE8" w:rsidP="00681FE8">
      <w:pPr>
        <w:jc w:val="both"/>
        <w:rPr>
          <w:rFonts w:ascii="Arial Narrow" w:hAnsi="Arial Narrow" w:cs="Arial"/>
        </w:rPr>
      </w:pPr>
      <w:r w:rsidRPr="00EE3F68">
        <w:rPr>
          <w:rFonts w:ascii="Arial Narrow" w:hAnsi="Arial Narrow" w:cs="Arial"/>
        </w:rPr>
        <w:t xml:space="preserve"> žig in podpis zakonitega zastopnika/pooblaščenca podizvajalca</w:t>
      </w:r>
    </w:p>
    <w:p w14:paraId="571E5A22" w14:textId="77777777" w:rsidR="00681FE8" w:rsidRPr="00EE3F68" w:rsidRDefault="00681FE8" w:rsidP="00681FE8">
      <w:pPr>
        <w:jc w:val="both"/>
        <w:rPr>
          <w:rFonts w:ascii="Arial Narrow" w:hAnsi="Arial Narrow" w:cs="Arial"/>
        </w:rPr>
      </w:pPr>
    </w:p>
    <w:p w14:paraId="4274A624" w14:textId="77777777" w:rsidR="00681FE8" w:rsidRPr="00EE3F68" w:rsidRDefault="00681FE8" w:rsidP="00681FE8">
      <w:pPr>
        <w:rPr>
          <w:rFonts w:ascii="Arial Narrow" w:hAnsi="Arial Narrow" w:cs="Arial"/>
          <w:b/>
        </w:rPr>
      </w:pPr>
      <w:r w:rsidRPr="00EE3F68">
        <w:rPr>
          <w:rFonts w:ascii="Arial Narrow" w:hAnsi="Arial Narrow"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681FE8" w:rsidRPr="00EE3F68" w14:paraId="38DDDDD4" w14:textId="77777777" w:rsidTr="009C1D56">
        <w:trPr>
          <w:trHeight w:val="558"/>
        </w:trPr>
        <w:tc>
          <w:tcPr>
            <w:tcW w:w="9634" w:type="dxa"/>
          </w:tcPr>
          <w:p w14:paraId="10167A1D" w14:textId="77777777" w:rsidR="00681FE8" w:rsidRPr="00EE3F68" w:rsidRDefault="00681FE8" w:rsidP="009C1D56">
            <w:pPr>
              <w:jc w:val="right"/>
              <w:rPr>
                <w:rFonts w:ascii="Arial Narrow" w:hAnsi="Arial Narrow" w:cs="Arial"/>
                <w:b/>
                <w:sz w:val="20"/>
                <w:szCs w:val="20"/>
              </w:rPr>
            </w:pPr>
            <w:r w:rsidRPr="00EE3F68">
              <w:rPr>
                <w:rFonts w:ascii="Arial Narrow" w:hAnsi="Arial Narrow" w:cs="Arial"/>
                <w:b/>
                <w:sz w:val="20"/>
                <w:szCs w:val="20"/>
              </w:rPr>
              <w:lastRenderedPageBreak/>
              <w:t>Obrazec št. 4</w:t>
            </w:r>
          </w:p>
          <w:p w14:paraId="49576581" w14:textId="77777777" w:rsidR="00681FE8" w:rsidRPr="00EE3F68" w:rsidRDefault="00681FE8" w:rsidP="009C1D56">
            <w:pPr>
              <w:tabs>
                <w:tab w:val="right" w:pos="8850"/>
              </w:tabs>
              <w:rPr>
                <w:rFonts w:ascii="Arial Narrow" w:hAnsi="Arial Narrow" w:cs="Arial"/>
                <w:b/>
                <w:sz w:val="20"/>
                <w:szCs w:val="20"/>
              </w:rPr>
            </w:pPr>
            <w:r w:rsidRPr="00EE3F68">
              <w:rPr>
                <w:rFonts w:ascii="Arial Narrow" w:hAnsi="Arial Narrow" w:cs="Arial"/>
                <w:b/>
                <w:sz w:val="20"/>
                <w:szCs w:val="20"/>
              </w:rPr>
              <w:t>IZJAVA/ PODATKI O UDELEŽBI FIZIČNIH IN PRAVNIH OSEB V LASTNIŠTVU  PONUDNIKA/PARTNERJA V SKUPNEM NASTOPU/PODIZVAJALCA*</w:t>
            </w:r>
          </w:p>
        </w:tc>
      </w:tr>
    </w:tbl>
    <w:p w14:paraId="3293F14C" w14:textId="77777777" w:rsidR="00681FE8" w:rsidRPr="00EE3F68" w:rsidRDefault="00681FE8" w:rsidP="00681FE8">
      <w:pPr>
        <w:jc w:val="center"/>
        <w:rPr>
          <w:rFonts w:ascii="Arial Narrow" w:hAnsi="Arial Narrow" w:cs="Arial"/>
          <w:b/>
          <w:sz w:val="20"/>
          <w:szCs w:val="20"/>
        </w:rPr>
      </w:pPr>
      <w:r w:rsidRPr="00EE3F68">
        <w:rPr>
          <w:rFonts w:ascii="Arial Narrow" w:hAnsi="Arial Narrow" w:cs="Arial"/>
          <w:b/>
          <w:sz w:val="20"/>
          <w:szCs w:val="20"/>
        </w:rPr>
        <w:t>(*obrazec se v primeru skupne ponudbe in ponudbe s podizvajalci kopira in predloži v zadostnem številu izvodov)</w:t>
      </w:r>
    </w:p>
    <w:p w14:paraId="709CBDEF" w14:textId="77777777" w:rsidR="00681FE8" w:rsidRPr="00EE3F68" w:rsidRDefault="00681FE8" w:rsidP="00681FE8">
      <w:pPr>
        <w:jc w:val="center"/>
        <w:rPr>
          <w:rFonts w:ascii="Arial Narrow" w:hAnsi="Arial Narrow" w:cs="Arial"/>
          <w:b/>
          <w:sz w:val="20"/>
          <w:szCs w:val="20"/>
        </w:rPr>
      </w:pPr>
    </w:p>
    <w:p w14:paraId="482F650C" w14:textId="77777777" w:rsidR="00681FE8" w:rsidRPr="00EE3F68" w:rsidRDefault="00681FE8" w:rsidP="00681FE8">
      <w:pPr>
        <w:jc w:val="both"/>
        <w:rPr>
          <w:rFonts w:ascii="Arial Narrow" w:hAnsi="Arial Narrow" w:cs="Arial"/>
          <w:sz w:val="20"/>
          <w:szCs w:val="20"/>
        </w:rPr>
      </w:pPr>
      <w:r w:rsidRPr="00EE3F68">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EE3F68">
        <w:rPr>
          <w:rFonts w:ascii="Arial Narrow" w:hAnsi="Arial Narrow" w:cs="Arial"/>
          <w:sz w:val="20"/>
          <w:szCs w:val="20"/>
        </w:rPr>
        <w:t>ZIntPK</w:t>
      </w:r>
      <w:proofErr w:type="spellEnd"/>
      <w:r w:rsidRPr="00EE3F68">
        <w:rPr>
          <w:rFonts w:ascii="Arial Narrow" w:hAnsi="Arial Narrow" w:cs="Arial"/>
          <w:sz w:val="20"/>
          <w:szCs w:val="20"/>
        </w:rPr>
        <w:t>).</w:t>
      </w:r>
    </w:p>
    <w:p w14:paraId="5D445480" w14:textId="77777777" w:rsidR="00681FE8" w:rsidRPr="00EE3F68" w:rsidRDefault="00681FE8" w:rsidP="00681FE8">
      <w:pPr>
        <w:rPr>
          <w:rFonts w:ascii="Arial Narrow" w:hAnsi="Arial Narrow" w:cs="Arial"/>
          <w:sz w:val="20"/>
          <w:szCs w:val="20"/>
        </w:rPr>
      </w:pPr>
    </w:p>
    <w:p w14:paraId="216A95DB" w14:textId="77777777" w:rsidR="00681FE8" w:rsidRPr="00EE3F68" w:rsidRDefault="00681FE8" w:rsidP="00681FE8">
      <w:pPr>
        <w:rPr>
          <w:rFonts w:ascii="Arial Narrow" w:hAnsi="Arial Narrow" w:cs="Arial"/>
          <w:sz w:val="20"/>
          <w:szCs w:val="20"/>
        </w:rPr>
      </w:pPr>
      <w:r w:rsidRPr="00EE3F68">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028"/>
      </w:tblGrid>
      <w:tr w:rsidR="00681FE8" w:rsidRPr="00EE3F68" w14:paraId="6EF2BA96" w14:textId="77777777" w:rsidTr="009C1D56">
        <w:tc>
          <w:tcPr>
            <w:tcW w:w="4606" w:type="dxa"/>
            <w:tcBorders>
              <w:top w:val="single" w:sz="4" w:space="0" w:color="auto"/>
              <w:left w:val="single" w:sz="4" w:space="0" w:color="auto"/>
              <w:bottom w:val="single" w:sz="4" w:space="0" w:color="auto"/>
              <w:right w:val="single" w:sz="4" w:space="0" w:color="auto"/>
            </w:tcBorders>
          </w:tcPr>
          <w:p w14:paraId="1103C6DB" w14:textId="77777777" w:rsidR="00681FE8" w:rsidRPr="00EE3F68" w:rsidRDefault="00681FE8" w:rsidP="009C1D56">
            <w:pPr>
              <w:spacing w:line="256" w:lineRule="auto"/>
              <w:rPr>
                <w:rFonts w:ascii="Arial Narrow" w:hAnsi="Arial Narrow" w:cs="Arial"/>
                <w:b/>
                <w:sz w:val="20"/>
                <w:szCs w:val="20"/>
                <w:lang w:eastAsia="en-US"/>
              </w:rPr>
            </w:pPr>
          </w:p>
          <w:p w14:paraId="58F0804C" w14:textId="77777777" w:rsidR="00681FE8" w:rsidRPr="00EE3F68" w:rsidRDefault="00681FE8" w:rsidP="009C1D56">
            <w:pPr>
              <w:spacing w:line="256" w:lineRule="auto"/>
              <w:rPr>
                <w:rFonts w:ascii="Arial Narrow" w:hAnsi="Arial Narrow" w:cs="Arial"/>
                <w:b/>
                <w:sz w:val="20"/>
                <w:szCs w:val="20"/>
                <w:lang w:eastAsia="en-US"/>
              </w:rPr>
            </w:pPr>
            <w:r w:rsidRPr="00EE3F68">
              <w:rPr>
                <w:rFonts w:ascii="Arial Narrow" w:hAnsi="Arial Narrow" w:cs="Arial"/>
                <w:b/>
                <w:sz w:val="20"/>
                <w:szCs w:val="20"/>
                <w:lang w:eastAsia="en-US"/>
              </w:rPr>
              <w:t>naziv gospodarskega subjekta</w:t>
            </w:r>
          </w:p>
        </w:tc>
        <w:tc>
          <w:tcPr>
            <w:tcW w:w="5028" w:type="dxa"/>
            <w:tcBorders>
              <w:top w:val="single" w:sz="4" w:space="0" w:color="auto"/>
              <w:left w:val="single" w:sz="4" w:space="0" w:color="auto"/>
              <w:bottom w:val="single" w:sz="4" w:space="0" w:color="auto"/>
              <w:right w:val="single" w:sz="4" w:space="0" w:color="auto"/>
            </w:tcBorders>
          </w:tcPr>
          <w:p w14:paraId="1D76BB0E" w14:textId="77777777" w:rsidR="00681FE8" w:rsidRPr="00EE3F68" w:rsidRDefault="00681FE8" w:rsidP="009C1D56">
            <w:pPr>
              <w:spacing w:line="256" w:lineRule="auto"/>
              <w:rPr>
                <w:rFonts w:ascii="Arial Narrow" w:hAnsi="Arial Narrow" w:cs="Arial"/>
                <w:b/>
                <w:sz w:val="20"/>
                <w:szCs w:val="20"/>
                <w:lang w:eastAsia="en-US"/>
              </w:rPr>
            </w:pPr>
          </w:p>
        </w:tc>
      </w:tr>
      <w:tr w:rsidR="00681FE8" w:rsidRPr="00EE3F68" w14:paraId="3014B93A" w14:textId="77777777" w:rsidTr="009C1D56">
        <w:tc>
          <w:tcPr>
            <w:tcW w:w="4606" w:type="dxa"/>
            <w:tcBorders>
              <w:top w:val="single" w:sz="4" w:space="0" w:color="auto"/>
              <w:left w:val="single" w:sz="4" w:space="0" w:color="auto"/>
              <w:bottom w:val="single" w:sz="4" w:space="0" w:color="auto"/>
              <w:right w:val="single" w:sz="4" w:space="0" w:color="auto"/>
            </w:tcBorders>
          </w:tcPr>
          <w:p w14:paraId="70ECF6AA" w14:textId="77777777" w:rsidR="00681FE8" w:rsidRPr="00EE3F68" w:rsidRDefault="00681FE8" w:rsidP="009C1D56">
            <w:pPr>
              <w:spacing w:line="256" w:lineRule="auto"/>
              <w:rPr>
                <w:rFonts w:ascii="Arial Narrow" w:hAnsi="Arial Narrow" w:cs="Arial"/>
                <w:b/>
                <w:sz w:val="20"/>
                <w:szCs w:val="20"/>
                <w:lang w:eastAsia="en-US"/>
              </w:rPr>
            </w:pPr>
          </w:p>
          <w:p w14:paraId="4DBFC06F" w14:textId="77777777" w:rsidR="00681FE8" w:rsidRPr="00EE3F68" w:rsidRDefault="00681FE8" w:rsidP="009C1D56">
            <w:pPr>
              <w:spacing w:line="256" w:lineRule="auto"/>
              <w:rPr>
                <w:rFonts w:ascii="Arial Narrow" w:hAnsi="Arial Narrow" w:cs="Arial"/>
                <w:b/>
                <w:sz w:val="20"/>
                <w:szCs w:val="20"/>
                <w:lang w:eastAsia="en-US"/>
              </w:rPr>
            </w:pPr>
            <w:r w:rsidRPr="00EE3F68">
              <w:rPr>
                <w:rFonts w:ascii="Arial Narrow" w:hAnsi="Arial Narrow" w:cs="Arial"/>
                <w:b/>
                <w:sz w:val="20"/>
                <w:szCs w:val="20"/>
                <w:lang w:eastAsia="en-US"/>
              </w:rPr>
              <w:t>sedež gospodarskega subjekta</w:t>
            </w:r>
          </w:p>
        </w:tc>
        <w:tc>
          <w:tcPr>
            <w:tcW w:w="5028" w:type="dxa"/>
            <w:tcBorders>
              <w:top w:val="single" w:sz="4" w:space="0" w:color="auto"/>
              <w:left w:val="single" w:sz="4" w:space="0" w:color="auto"/>
              <w:bottom w:val="single" w:sz="4" w:space="0" w:color="auto"/>
              <w:right w:val="single" w:sz="4" w:space="0" w:color="auto"/>
            </w:tcBorders>
          </w:tcPr>
          <w:p w14:paraId="504632B9" w14:textId="77777777" w:rsidR="00681FE8" w:rsidRPr="00EE3F68" w:rsidRDefault="00681FE8" w:rsidP="009C1D56">
            <w:pPr>
              <w:spacing w:line="256" w:lineRule="auto"/>
              <w:rPr>
                <w:rFonts w:ascii="Arial Narrow" w:hAnsi="Arial Narrow" w:cs="Arial"/>
                <w:b/>
                <w:sz w:val="20"/>
                <w:szCs w:val="20"/>
                <w:lang w:eastAsia="en-US"/>
              </w:rPr>
            </w:pPr>
          </w:p>
        </w:tc>
      </w:tr>
      <w:tr w:rsidR="00681FE8" w:rsidRPr="00EE3F68" w14:paraId="2EC791AD" w14:textId="77777777" w:rsidTr="009C1D56">
        <w:tc>
          <w:tcPr>
            <w:tcW w:w="4606" w:type="dxa"/>
            <w:tcBorders>
              <w:top w:val="single" w:sz="4" w:space="0" w:color="auto"/>
              <w:left w:val="single" w:sz="4" w:space="0" w:color="auto"/>
              <w:bottom w:val="single" w:sz="4" w:space="0" w:color="auto"/>
              <w:right w:val="single" w:sz="4" w:space="0" w:color="auto"/>
            </w:tcBorders>
          </w:tcPr>
          <w:p w14:paraId="2612ADA1" w14:textId="77777777" w:rsidR="00681FE8" w:rsidRPr="00EE3F68" w:rsidRDefault="00681FE8" w:rsidP="009C1D56">
            <w:pPr>
              <w:spacing w:line="256" w:lineRule="auto"/>
              <w:rPr>
                <w:rFonts w:ascii="Arial Narrow" w:hAnsi="Arial Narrow" w:cs="Arial"/>
                <w:b/>
                <w:sz w:val="20"/>
                <w:szCs w:val="20"/>
                <w:lang w:eastAsia="en-US"/>
              </w:rPr>
            </w:pPr>
          </w:p>
          <w:p w14:paraId="359BBEDF" w14:textId="77777777" w:rsidR="00681FE8" w:rsidRPr="00EE3F68" w:rsidRDefault="00681FE8" w:rsidP="009C1D56">
            <w:pPr>
              <w:spacing w:line="256" w:lineRule="auto"/>
              <w:rPr>
                <w:rFonts w:ascii="Arial Narrow" w:hAnsi="Arial Narrow" w:cs="Arial"/>
                <w:b/>
                <w:sz w:val="20"/>
                <w:szCs w:val="20"/>
                <w:lang w:eastAsia="en-US"/>
              </w:rPr>
            </w:pPr>
            <w:r w:rsidRPr="00EE3F68">
              <w:rPr>
                <w:rFonts w:ascii="Arial Narrow" w:hAnsi="Arial Narrow" w:cs="Arial"/>
                <w:b/>
                <w:sz w:val="20"/>
                <w:szCs w:val="20"/>
                <w:lang w:eastAsia="en-US"/>
              </w:rPr>
              <w:t>občina sedeža gospodarskega subjekta</w:t>
            </w:r>
          </w:p>
        </w:tc>
        <w:tc>
          <w:tcPr>
            <w:tcW w:w="5028" w:type="dxa"/>
            <w:tcBorders>
              <w:top w:val="single" w:sz="4" w:space="0" w:color="auto"/>
              <w:left w:val="single" w:sz="4" w:space="0" w:color="auto"/>
              <w:bottom w:val="single" w:sz="4" w:space="0" w:color="auto"/>
              <w:right w:val="single" w:sz="4" w:space="0" w:color="auto"/>
            </w:tcBorders>
          </w:tcPr>
          <w:p w14:paraId="32F6527F" w14:textId="77777777" w:rsidR="00681FE8" w:rsidRPr="00EE3F68" w:rsidRDefault="00681FE8" w:rsidP="009C1D56">
            <w:pPr>
              <w:spacing w:line="256" w:lineRule="auto"/>
              <w:rPr>
                <w:rFonts w:ascii="Arial Narrow" w:hAnsi="Arial Narrow" w:cs="Arial"/>
                <w:b/>
                <w:sz w:val="20"/>
                <w:szCs w:val="20"/>
                <w:lang w:eastAsia="en-US"/>
              </w:rPr>
            </w:pPr>
          </w:p>
        </w:tc>
      </w:tr>
      <w:tr w:rsidR="00681FE8" w:rsidRPr="00EE3F68" w14:paraId="7D42015A" w14:textId="77777777" w:rsidTr="009C1D56">
        <w:tc>
          <w:tcPr>
            <w:tcW w:w="4606" w:type="dxa"/>
            <w:tcBorders>
              <w:top w:val="single" w:sz="4" w:space="0" w:color="auto"/>
              <w:left w:val="single" w:sz="4" w:space="0" w:color="auto"/>
              <w:bottom w:val="single" w:sz="4" w:space="0" w:color="auto"/>
              <w:right w:val="single" w:sz="4" w:space="0" w:color="auto"/>
            </w:tcBorders>
          </w:tcPr>
          <w:p w14:paraId="392C74E3" w14:textId="77777777" w:rsidR="00681FE8" w:rsidRPr="00EE3F68" w:rsidRDefault="00681FE8" w:rsidP="009C1D56">
            <w:pPr>
              <w:spacing w:line="256" w:lineRule="auto"/>
              <w:rPr>
                <w:rFonts w:ascii="Arial Narrow" w:hAnsi="Arial Narrow" w:cs="Arial"/>
                <w:b/>
                <w:sz w:val="20"/>
                <w:szCs w:val="20"/>
                <w:lang w:eastAsia="en-US"/>
              </w:rPr>
            </w:pPr>
          </w:p>
          <w:p w14:paraId="798CF689" w14:textId="77777777" w:rsidR="00681FE8" w:rsidRPr="00EE3F68" w:rsidRDefault="00681FE8" w:rsidP="009C1D56">
            <w:pPr>
              <w:spacing w:line="256" w:lineRule="auto"/>
              <w:rPr>
                <w:rFonts w:ascii="Arial Narrow" w:hAnsi="Arial Narrow" w:cs="Arial"/>
                <w:b/>
                <w:sz w:val="20"/>
                <w:szCs w:val="20"/>
                <w:lang w:eastAsia="en-US"/>
              </w:rPr>
            </w:pPr>
            <w:r w:rsidRPr="00EE3F68">
              <w:rPr>
                <w:rFonts w:ascii="Arial Narrow" w:hAnsi="Arial Narrow" w:cs="Arial"/>
                <w:b/>
                <w:sz w:val="20"/>
                <w:szCs w:val="20"/>
                <w:lang w:eastAsia="en-US"/>
              </w:rPr>
              <w:t>št. vpisa v sodni register</w:t>
            </w:r>
          </w:p>
        </w:tc>
        <w:tc>
          <w:tcPr>
            <w:tcW w:w="5028" w:type="dxa"/>
            <w:tcBorders>
              <w:top w:val="single" w:sz="4" w:space="0" w:color="auto"/>
              <w:left w:val="single" w:sz="4" w:space="0" w:color="auto"/>
              <w:bottom w:val="single" w:sz="4" w:space="0" w:color="auto"/>
              <w:right w:val="single" w:sz="4" w:space="0" w:color="auto"/>
            </w:tcBorders>
          </w:tcPr>
          <w:p w14:paraId="2FDAF050" w14:textId="77777777" w:rsidR="00681FE8" w:rsidRPr="00EE3F68" w:rsidRDefault="00681FE8" w:rsidP="009C1D56">
            <w:pPr>
              <w:spacing w:line="256" w:lineRule="auto"/>
              <w:rPr>
                <w:rFonts w:ascii="Arial Narrow" w:hAnsi="Arial Narrow" w:cs="Arial"/>
                <w:b/>
                <w:sz w:val="20"/>
                <w:szCs w:val="20"/>
                <w:lang w:eastAsia="en-US"/>
              </w:rPr>
            </w:pPr>
          </w:p>
        </w:tc>
      </w:tr>
      <w:tr w:rsidR="00681FE8" w:rsidRPr="00EE3F68" w14:paraId="01E4A0FC" w14:textId="77777777" w:rsidTr="009C1D56">
        <w:tc>
          <w:tcPr>
            <w:tcW w:w="4606" w:type="dxa"/>
            <w:tcBorders>
              <w:top w:val="single" w:sz="4" w:space="0" w:color="auto"/>
              <w:left w:val="single" w:sz="4" w:space="0" w:color="auto"/>
              <w:bottom w:val="single" w:sz="4" w:space="0" w:color="auto"/>
              <w:right w:val="single" w:sz="4" w:space="0" w:color="auto"/>
            </w:tcBorders>
          </w:tcPr>
          <w:p w14:paraId="683AE728" w14:textId="77777777" w:rsidR="00681FE8" w:rsidRPr="00EE3F68" w:rsidRDefault="00681FE8" w:rsidP="009C1D56">
            <w:pPr>
              <w:spacing w:line="256" w:lineRule="auto"/>
              <w:rPr>
                <w:rFonts w:ascii="Arial Narrow" w:hAnsi="Arial Narrow" w:cs="Arial"/>
                <w:b/>
                <w:sz w:val="20"/>
                <w:szCs w:val="20"/>
                <w:lang w:eastAsia="en-US"/>
              </w:rPr>
            </w:pPr>
          </w:p>
          <w:p w14:paraId="36C2E756" w14:textId="77777777" w:rsidR="00681FE8" w:rsidRPr="00EE3F68" w:rsidRDefault="00681FE8" w:rsidP="009C1D56">
            <w:pPr>
              <w:spacing w:line="256" w:lineRule="auto"/>
              <w:rPr>
                <w:rFonts w:ascii="Arial Narrow" w:hAnsi="Arial Narrow" w:cs="Arial"/>
                <w:b/>
                <w:sz w:val="20"/>
                <w:szCs w:val="20"/>
                <w:lang w:eastAsia="en-US"/>
              </w:rPr>
            </w:pPr>
            <w:r w:rsidRPr="00EE3F68">
              <w:rPr>
                <w:rFonts w:ascii="Arial Narrow" w:hAnsi="Arial Narrow" w:cs="Arial"/>
                <w:b/>
                <w:sz w:val="20"/>
                <w:szCs w:val="20"/>
                <w:lang w:eastAsia="en-US"/>
              </w:rPr>
              <w:t>matična št. podjetja</w:t>
            </w:r>
          </w:p>
        </w:tc>
        <w:tc>
          <w:tcPr>
            <w:tcW w:w="5028" w:type="dxa"/>
            <w:tcBorders>
              <w:top w:val="single" w:sz="4" w:space="0" w:color="auto"/>
              <w:left w:val="single" w:sz="4" w:space="0" w:color="auto"/>
              <w:bottom w:val="single" w:sz="4" w:space="0" w:color="auto"/>
              <w:right w:val="single" w:sz="4" w:space="0" w:color="auto"/>
            </w:tcBorders>
          </w:tcPr>
          <w:p w14:paraId="6E31A71B" w14:textId="77777777" w:rsidR="00681FE8" w:rsidRPr="00EE3F68" w:rsidRDefault="00681FE8" w:rsidP="009C1D56">
            <w:pPr>
              <w:spacing w:line="256" w:lineRule="auto"/>
              <w:rPr>
                <w:rFonts w:ascii="Arial Narrow" w:hAnsi="Arial Narrow" w:cs="Arial"/>
                <w:b/>
                <w:sz w:val="20"/>
                <w:szCs w:val="20"/>
                <w:lang w:eastAsia="en-US"/>
              </w:rPr>
            </w:pPr>
          </w:p>
        </w:tc>
      </w:tr>
    </w:tbl>
    <w:p w14:paraId="3B00A5DC" w14:textId="77777777" w:rsidR="00681FE8" w:rsidRPr="00EE3F68" w:rsidRDefault="00681FE8" w:rsidP="00681FE8">
      <w:pPr>
        <w:rPr>
          <w:rFonts w:ascii="Arial Narrow" w:hAnsi="Arial Narrow" w:cs="Arial"/>
          <w:sz w:val="10"/>
          <w:szCs w:val="10"/>
        </w:rPr>
      </w:pPr>
    </w:p>
    <w:p w14:paraId="22E7B940" w14:textId="77777777" w:rsidR="00681FE8" w:rsidRPr="00EE3F68" w:rsidRDefault="00681FE8" w:rsidP="00681FE8">
      <w:pPr>
        <w:rPr>
          <w:rFonts w:ascii="Arial Narrow" w:hAnsi="Arial Narrow" w:cs="Arial"/>
          <w:sz w:val="20"/>
          <w:szCs w:val="20"/>
        </w:rPr>
      </w:pPr>
      <w:r w:rsidRPr="00EE3F68">
        <w:rPr>
          <w:rFonts w:ascii="Arial Narrow" w:hAnsi="Arial Narrow" w:cs="Arial"/>
          <w:sz w:val="20"/>
          <w:szCs w:val="20"/>
        </w:rPr>
        <w:t xml:space="preserve">Podatki o ustanoviteljih, družbenikih, delničarjih, </w:t>
      </w:r>
      <w:proofErr w:type="spellStart"/>
      <w:r w:rsidRPr="00EE3F68">
        <w:rPr>
          <w:rFonts w:ascii="Arial Narrow" w:hAnsi="Arial Narrow" w:cs="Arial"/>
          <w:sz w:val="20"/>
          <w:szCs w:val="20"/>
        </w:rPr>
        <w:t>komanditistih</w:t>
      </w:r>
      <w:proofErr w:type="spellEnd"/>
      <w:r w:rsidRPr="00EE3F68">
        <w:rPr>
          <w:rFonts w:ascii="Arial Narrow" w:hAnsi="Arial Narrow" w:cs="Arial"/>
          <w:sz w:val="20"/>
          <w:szCs w:val="20"/>
        </w:rPr>
        <w:t xml:space="preserve"> ali drugih lastnikih in podatki o lastniških deležih, vključno s podatki o tihih družbenikih</w:t>
      </w:r>
      <w:r w:rsidRPr="00EE3F68">
        <w:rPr>
          <w:rFonts w:ascii="Arial Narrow" w:hAnsi="Arial Narrow" w:cs="Arial"/>
          <w:sz w:val="20"/>
          <w:szCs w:val="20"/>
          <w:vertAlign w:val="superscript"/>
        </w:rPr>
        <w:footnoteReference w:id="1"/>
      </w:r>
      <w:r w:rsidRPr="00EE3F68">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668"/>
      </w:tblGrid>
      <w:tr w:rsidR="00681FE8" w:rsidRPr="00EE3F68" w14:paraId="2EA22822" w14:textId="77777777" w:rsidTr="009C1D56">
        <w:tc>
          <w:tcPr>
            <w:tcW w:w="534" w:type="dxa"/>
            <w:tcBorders>
              <w:top w:val="single" w:sz="4" w:space="0" w:color="auto"/>
              <w:left w:val="single" w:sz="4" w:space="0" w:color="auto"/>
              <w:bottom w:val="single" w:sz="4" w:space="0" w:color="auto"/>
              <w:right w:val="single" w:sz="4" w:space="0" w:color="auto"/>
            </w:tcBorders>
          </w:tcPr>
          <w:p w14:paraId="2EBA8BF1" w14:textId="77777777" w:rsidR="00681FE8" w:rsidRPr="00EE3F68" w:rsidRDefault="00681FE8" w:rsidP="009C1D5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5975F29" w14:textId="77777777" w:rsidR="00681FE8" w:rsidRPr="00EE3F68" w:rsidRDefault="00681FE8" w:rsidP="009C1D56">
            <w:pPr>
              <w:spacing w:line="256" w:lineRule="auto"/>
              <w:jc w:val="center"/>
              <w:rPr>
                <w:rFonts w:ascii="Arial Narrow" w:hAnsi="Arial Narrow" w:cs="Arial"/>
                <w:sz w:val="20"/>
                <w:szCs w:val="20"/>
                <w:lang w:eastAsia="en-US"/>
              </w:rPr>
            </w:pPr>
          </w:p>
          <w:p w14:paraId="5B2A9417" w14:textId="77777777" w:rsidR="00681FE8" w:rsidRPr="00EE3F68" w:rsidRDefault="00681FE8" w:rsidP="009C1D56">
            <w:pPr>
              <w:spacing w:line="256" w:lineRule="auto"/>
              <w:jc w:val="center"/>
              <w:rPr>
                <w:rFonts w:ascii="Arial Narrow" w:hAnsi="Arial Narrow" w:cs="Arial"/>
                <w:b/>
                <w:sz w:val="20"/>
                <w:szCs w:val="20"/>
                <w:lang w:eastAsia="en-US"/>
              </w:rPr>
            </w:pPr>
            <w:r w:rsidRPr="00EE3F68">
              <w:rPr>
                <w:rFonts w:ascii="Arial Narrow" w:hAnsi="Arial Narrow" w:cs="Arial"/>
                <w:b/>
                <w:sz w:val="20"/>
                <w:szCs w:val="20"/>
                <w:lang w:eastAsia="en-US"/>
              </w:rPr>
              <w:t>ime in priimek fizične osebe oz. naziv pravne osebe</w:t>
            </w:r>
            <w:r w:rsidRPr="00EE3F68">
              <w:rPr>
                <w:rFonts w:ascii="Arial Narrow" w:hAnsi="Arial Narrow" w:cs="Arial"/>
                <w:b/>
                <w:sz w:val="20"/>
                <w:szCs w:val="20"/>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0B801B4A" w14:textId="77777777" w:rsidR="00681FE8" w:rsidRPr="00EE3F68" w:rsidRDefault="00681FE8" w:rsidP="009C1D56">
            <w:pPr>
              <w:spacing w:line="256" w:lineRule="auto"/>
              <w:jc w:val="center"/>
              <w:rPr>
                <w:rFonts w:ascii="Arial Narrow" w:hAnsi="Arial Narrow" w:cs="Arial"/>
                <w:sz w:val="20"/>
                <w:szCs w:val="20"/>
                <w:lang w:eastAsia="en-US"/>
              </w:rPr>
            </w:pPr>
          </w:p>
          <w:p w14:paraId="4CA38CB2" w14:textId="77777777" w:rsidR="00681FE8" w:rsidRPr="00EE3F68" w:rsidRDefault="00681FE8" w:rsidP="009C1D56">
            <w:pPr>
              <w:spacing w:line="256" w:lineRule="auto"/>
              <w:jc w:val="center"/>
              <w:rPr>
                <w:rFonts w:ascii="Arial Narrow" w:hAnsi="Arial Narrow" w:cs="Arial"/>
                <w:b/>
                <w:sz w:val="20"/>
                <w:szCs w:val="20"/>
                <w:lang w:eastAsia="en-US"/>
              </w:rPr>
            </w:pPr>
            <w:r w:rsidRPr="00EE3F68">
              <w:rPr>
                <w:rFonts w:ascii="Arial Narrow" w:hAnsi="Arial Narrow" w:cs="Arial"/>
                <w:b/>
                <w:sz w:val="20"/>
                <w:szCs w:val="20"/>
                <w:lang w:eastAsia="en-US"/>
              </w:rPr>
              <w:t>naslov stalnega bivališča/sedež pravne osebe</w:t>
            </w:r>
          </w:p>
        </w:tc>
        <w:tc>
          <w:tcPr>
            <w:tcW w:w="2668" w:type="dxa"/>
            <w:tcBorders>
              <w:top w:val="single" w:sz="4" w:space="0" w:color="auto"/>
              <w:left w:val="single" w:sz="4" w:space="0" w:color="auto"/>
              <w:bottom w:val="single" w:sz="4" w:space="0" w:color="auto"/>
              <w:right w:val="single" w:sz="4" w:space="0" w:color="auto"/>
            </w:tcBorders>
          </w:tcPr>
          <w:p w14:paraId="395965F3" w14:textId="77777777" w:rsidR="00681FE8" w:rsidRPr="00EE3F68" w:rsidRDefault="00681FE8" w:rsidP="009C1D56">
            <w:pPr>
              <w:spacing w:line="256" w:lineRule="auto"/>
              <w:jc w:val="center"/>
              <w:rPr>
                <w:rFonts w:ascii="Arial Narrow" w:hAnsi="Arial Narrow" w:cs="Arial"/>
                <w:sz w:val="20"/>
                <w:szCs w:val="20"/>
                <w:lang w:eastAsia="en-US"/>
              </w:rPr>
            </w:pPr>
          </w:p>
          <w:p w14:paraId="35A8FA96" w14:textId="77777777" w:rsidR="00681FE8" w:rsidRPr="00EE3F68" w:rsidRDefault="00681FE8" w:rsidP="009C1D56">
            <w:pPr>
              <w:spacing w:line="256" w:lineRule="auto"/>
              <w:jc w:val="center"/>
              <w:rPr>
                <w:rFonts w:ascii="Arial Narrow" w:hAnsi="Arial Narrow" w:cs="Arial"/>
                <w:b/>
                <w:sz w:val="20"/>
                <w:szCs w:val="20"/>
                <w:lang w:eastAsia="en-US"/>
              </w:rPr>
            </w:pPr>
            <w:r w:rsidRPr="00EE3F68">
              <w:rPr>
                <w:rFonts w:ascii="Arial Narrow" w:hAnsi="Arial Narrow" w:cs="Arial"/>
                <w:b/>
                <w:sz w:val="20"/>
                <w:szCs w:val="20"/>
                <w:lang w:eastAsia="en-US"/>
              </w:rPr>
              <w:t xml:space="preserve">delež lastništva v % </w:t>
            </w:r>
          </w:p>
        </w:tc>
      </w:tr>
      <w:tr w:rsidR="00681FE8" w:rsidRPr="00EE3F68" w14:paraId="080F8347" w14:textId="77777777" w:rsidTr="009C1D56">
        <w:tc>
          <w:tcPr>
            <w:tcW w:w="534" w:type="dxa"/>
            <w:tcBorders>
              <w:top w:val="single" w:sz="4" w:space="0" w:color="auto"/>
              <w:left w:val="single" w:sz="4" w:space="0" w:color="auto"/>
              <w:bottom w:val="single" w:sz="4" w:space="0" w:color="auto"/>
              <w:right w:val="single" w:sz="4" w:space="0" w:color="auto"/>
            </w:tcBorders>
          </w:tcPr>
          <w:p w14:paraId="1DEA5973" w14:textId="77777777" w:rsidR="00681FE8" w:rsidRPr="00EE3F68" w:rsidRDefault="00681FE8" w:rsidP="009C1D56">
            <w:pPr>
              <w:spacing w:line="256" w:lineRule="auto"/>
              <w:jc w:val="center"/>
              <w:rPr>
                <w:rFonts w:ascii="Arial Narrow" w:hAnsi="Arial Narrow" w:cs="Arial"/>
                <w:sz w:val="20"/>
                <w:szCs w:val="20"/>
                <w:lang w:eastAsia="en-US"/>
              </w:rPr>
            </w:pPr>
          </w:p>
          <w:p w14:paraId="427653FD" w14:textId="77777777" w:rsidR="00681FE8" w:rsidRPr="00EE3F68" w:rsidRDefault="00681FE8" w:rsidP="009C1D56">
            <w:pPr>
              <w:spacing w:line="256" w:lineRule="auto"/>
              <w:jc w:val="center"/>
              <w:rPr>
                <w:rFonts w:ascii="Arial Narrow" w:hAnsi="Arial Narrow" w:cs="Arial"/>
                <w:sz w:val="20"/>
                <w:szCs w:val="20"/>
                <w:lang w:eastAsia="en-US"/>
              </w:rPr>
            </w:pPr>
            <w:r w:rsidRPr="00EE3F68">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080E820" w14:textId="77777777" w:rsidR="00681FE8" w:rsidRPr="00EE3F68" w:rsidRDefault="00681FE8" w:rsidP="009C1D56">
            <w:pPr>
              <w:spacing w:line="256" w:lineRule="auto"/>
              <w:jc w:val="center"/>
              <w:rPr>
                <w:rFonts w:ascii="Arial Narrow" w:hAnsi="Arial Narrow" w:cs="Arial"/>
                <w:sz w:val="20"/>
                <w:szCs w:val="20"/>
                <w:lang w:eastAsia="en-US"/>
              </w:rPr>
            </w:pPr>
          </w:p>
          <w:p w14:paraId="7C55FDF2" w14:textId="77777777" w:rsidR="00681FE8" w:rsidRPr="00EE3F68" w:rsidRDefault="00681FE8" w:rsidP="009C1D5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9FC2374" w14:textId="77777777" w:rsidR="00681FE8" w:rsidRPr="00EE3F68" w:rsidRDefault="00681FE8" w:rsidP="009C1D56">
            <w:pPr>
              <w:spacing w:line="256" w:lineRule="auto"/>
              <w:jc w:val="center"/>
              <w:rPr>
                <w:rFonts w:ascii="Arial Narrow" w:hAnsi="Arial Narrow"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28E8DA68" w14:textId="77777777" w:rsidR="00681FE8" w:rsidRPr="00EE3F68" w:rsidRDefault="00681FE8" w:rsidP="009C1D56">
            <w:pPr>
              <w:spacing w:line="256" w:lineRule="auto"/>
              <w:jc w:val="center"/>
              <w:rPr>
                <w:rFonts w:ascii="Arial Narrow" w:hAnsi="Arial Narrow" w:cs="Arial"/>
                <w:sz w:val="20"/>
                <w:szCs w:val="20"/>
                <w:lang w:eastAsia="en-US"/>
              </w:rPr>
            </w:pPr>
          </w:p>
        </w:tc>
      </w:tr>
      <w:tr w:rsidR="00681FE8" w:rsidRPr="00EE3F68" w14:paraId="601DFE9C" w14:textId="77777777" w:rsidTr="009C1D56">
        <w:tc>
          <w:tcPr>
            <w:tcW w:w="534" w:type="dxa"/>
            <w:tcBorders>
              <w:top w:val="single" w:sz="4" w:space="0" w:color="auto"/>
              <w:left w:val="single" w:sz="4" w:space="0" w:color="auto"/>
              <w:bottom w:val="single" w:sz="4" w:space="0" w:color="auto"/>
              <w:right w:val="single" w:sz="4" w:space="0" w:color="auto"/>
            </w:tcBorders>
          </w:tcPr>
          <w:p w14:paraId="562BF6CF" w14:textId="77777777" w:rsidR="00681FE8" w:rsidRPr="00EE3F68" w:rsidRDefault="00681FE8" w:rsidP="009C1D56">
            <w:pPr>
              <w:spacing w:line="256" w:lineRule="auto"/>
              <w:jc w:val="center"/>
              <w:rPr>
                <w:rFonts w:ascii="Arial Narrow" w:hAnsi="Arial Narrow" w:cs="Arial"/>
                <w:sz w:val="20"/>
                <w:szCs w:val="20"/>
                <w:lang w:eastAsia="en-US"/>
              </w:rPr>
            </w:pPr>
          </w:p>
          <w:p w14:paraId="6FA84FFE" w14:textId="77777777" w:rsidR="00681FE8" w:rsidRPr="00EE3F68" w:rsidRDefault="00681FE8" w:rsidP="009C1D56">
            <w:pPr>
              <w:spacing w:line="256" w:lineRule="auto"/>
              <w:jc w:val="center"/>
              <w:rPr>
                <w:rFonts w:ascii="Arial Narrow" w:hAnsi="Arial Narrow" w:cs="Arial"/>
                <w:sz w:val="20"/>
                <w:szCs w:val="20"/>
                <w:lang w:eastAsia="en-US"/>
              </w:rPr>
            </w:pPr>
            <w:r w:rsidRPr="00EE3F68">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711B996" w14:textId="77777777" w:rsidR="00681FE8" w:rsidRPr="00EE3F68" w:rsidRDefault="00681FE8" w:rsidP="009C1D56">
            <w:pPr>
              <w:spacing w:line="256" w:lineRule="auto"/>
              <w:jc w:val="center"/>
              <w:rPr>
                <w:rFonts w:ascii="Arial Narrow" w:hAnsi="Arial Narrow" w:cs="Arial"/>
                <w:sz w:val="20"/>
                <w:szCs w:val="20"/>
                <w:lang w:eastAsia="en-US"/>
              </w:rPr>
            </w:pPr>
          </w:p>
          <w:p w14:paraId="6E098223" w14:textId="77777777" w:rsidR="00681FE8" w:rsidRPr="00EE3F68" w:rsidRDefault="00681FE8" w:rsidP="009C1D5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DD25FF6" w14:textId="77777777" w:rsidR="00681FE8" w:rsidRPr="00EE3F68" w:rsidRDefault="00681FE8" w:rsidP="009C1D56">
            <w:pPr>
              <w:spacing w:line="256" w:lineRule="auto"/>
              <w:jc w:val="center"/>
              <w:rPr>
                <w:rFonts w:ascii="Arial Narrow" w:hAnsi="Arial Narrow"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0AB86C43" w14:textId="77777777" w:rsidR="00681FE8" w:rsidRPr="00EE3F68" w:rsidRDefault="00681FE8" w:rsidP="009C1D56">
            <w:pPr>
              <w:spacing w:line="256" w:lineRule="auto"/>
              <w:jc w:val="center"/>
              <w:rPr>
                <w:rFonts w:ascii="Arial Narrow" w:hAnsi="Arial Narrow" w:cs="Arial"/>
                <w:sz w:val="20"/>
                <w:szCs w:val="20"/>
                <w:lang w:eastAsia="en-US"/>
              </w:rPr>
            </w:pPr>
          </w:p>
        </w:tc>
      </w:tr>
      <w:tr w:rsidR="00681FE8" w:rsidRPr="00EE3F68" w14:paraId="761201A2" w14:textId="77777777" w:rsidTr="009C1D56">
        <w:tc>
          <w:tcPr>
            <w:tcW w:w="534" w:type="dxa"/>
            <w:tcBorders>
              <w:top w:val="single" w:sz="4" w:space="0" w:color="auto"/>
              <w:left w:val="single" w:sz="4" w:space="0" w:color="auto"/>
              <w:bottom w:val="single" w:sz="4" w:space="0" w:color="auto"/>
              <w:right w:val="single" w:sz="4" w:space="0" w:color="auto"/>
            </w:tcBorders>
          </w:tcPr>
          <w:p w14:paraId="79BD9051" w14:textId="77777777" w:rsidR="00681FE8" w:rsidRPr="00EE3F68" w:rsidRDefault="00681FE8" w:rsidP="009C1D56">
            <w:pPr>
              <w:spacing w:line="256" w:lineRule="auto"/>
              <w:jc w:val="center"/>
              <w:rPr>
                <w:rFonts w:ascii="Arial Narrow" w:hAnsi="Arial Narrow" w:cs="Arial"/>
                <w:sz w:val="20"/>
                <w:szCs w:val="20"/>
                <w:lang w:eastAsia="en-US"/>
              </w:rPr>
            </w:pPr>
          </w:p>
          <w:p w14:paraId="785677F9" w14:textId="77777777" w:rsidR="00681FE8" w:rsidRPr="00EE3F68" w:rsidRDefault="00681FE8" w:rsidP="009C1D56">
            <w:pPr>
              <w:spacing w:line="256" w:lineRule="auto"/>
              <w:jc w:val="center"/>
              <w:rPr>
                <w:rFonts w:ascii="Arial Narrow" w:hAnsi="Arial Narrow" w:cs="Arial"/>
                <w:sz w:val="20"/>
                <w:szCs w:val="20"/>
                <w:lang w:eastAsia="en-US"/>
              </w:rPr>
            </w:pPr>
            <w:r w:rsidRPr="00EE3F68">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84571BC" w14:textId="77777777" w:rsidR="00681FE8" w:rsidRPr="00EE3F68" w:rsidRDefault="00681FE8" w:rsidP="009C1D5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B2910E4" w14:textId="77777777" w:rsidR="00681FE8" w:rsidRPr="00EE3F68" w:rsidRDefault="00681FE8" w:rsidP="009C1D56">
            <w:pPr>
              <w:spacing w:line="256" w:lineRule="auto"/>
              <w:jc w:val="center"/>
              <w:rPr>
                <w:rFonts w:ascii="Arial Narrow" w:hAnsi="Arial Narrow"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4179BB44" w14:textId="77777777" w:rsidR="00681FE8" w:rsidRPr="00EE3F68" w:rsidRDefault="00681FE8" w:rsidP="009C1D56">
            <w:pPr>
              <w:spacing w:line="256" w:lineRule="auto"/>
              <w:jc w:val="center"/>
              <w:rPr>
                <w:rFonts w:ascii="Arial Narrow" w:hAnsi="Arial Narrow" w:cs="Arial"/>
                <w:sz w:val="20"/>
                <w:szCs w:val="20"/>
                <w:lang w:eastAsia="en-US"/>
              </w:rPr>
            </w:pPr>
          </w:p>
        </w:tc>
      </w:tr>
    </w:tbl>
    <w:p w14:paraId="2BD58D34" w14:textId="77777777" w:rsidR="00681FE8" w:rsidRPr="00EE3F68" w:rsidRDefault="00681FE8" w:rsidP="00681FE8">
      <w:pPr>
        <w:rPr>
          <w:rFonts w:ascii="Arial Narrow" w:hAnsi="Arial Narrow" w:cs="Arial"/>
          <w:sz w:val="20"/>
          <w:szCs w:val="20"/>
        </w:rPr>
      </w:pPr>
    </w:p>
    <w:p w14:paraId="3A96C65A" w14:textId="77777777" w:rsidR="00681FE8" w:rsidRPr="00EE3F68" w:rsidRDefault="00681FE8" w:rsidP="00681FE8">
      <w:pPr>
        <w:rPr>
          <w:rFonts w:ascii="Arial Narrow" w:hAnsi="Arial Narrow" w:cs="Arial"/>
          <w:sz w:val="20"/>
          <w:szCs w:val="20"/>
        </w:rPr>
      </w:pPr>
      <w:r w:rsidRPr="00EE3F68">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668"/>
      </w:tblGrid>
      <w:tr w:rsidR="00681FE8" w:rsidRPr="00EE3F68" w14:paraId="1BCCEE1C" w14:textId="77777777" w:rsidTr="009C1D56">
        <w:tc>
          <w:tcPr>
            <w:tcW w:w="534" w:type="dxa"/>
            <w:tcBorders>
              <w:top w:val="single" w:sz="4" w:space="0" w:color="auto"/>
              <w:left w:val="single" w:sz="4" w:space="0" w:color="auto"/>
              <w:bottom w:val="single" w:sz="4" w:space="0" w:color="auto"/>
              <w:right w:val="single" w:sz="4" w:space="0" w:color="auto"/>
            </w:tcBorders>
          </w:tcPr>
          <w:p w14:paraId="454448F5" w14:textId="77777777" w:rsidR="00681FE8" w:rsidRPr="00EE3F68" w:rsidRDefault="00681FE8" w:rsidP="009C1D5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7AFA5CF" w14:textId="77777777" w:rsidR="00681FE8" w:rsidRPr="00EE3F68" w:rsidRDefault="00681FE8" w:rsidP="009C1D56">
            <w:pPr>
              <w:spacing w:line="256" w:lineRule="auto"/>
              <w:jc w:val="center"/>
              <w:rPr>
                <w:rFonts w:ascii="Arial Narrow" w:hAnsi="Arial Narrow" w:cs="Arial"/>
                <w:sz w:val="20"/>
                <w:szCs w:val="20"/>
                <w:lang w:eastAsia="en-US"/>
              </w:rPr>
            </w:pPr>
          </w:p>
          <w:p w14:paraId="5878E8FD" w14:textId="77777777" w:rsidR="00681FE8" w:rsidRPr="00EE3F68" w:rsidRDefault="00681FE8" w:rsidP="009C1D56">
            <w:pPr>
              <w:spacing w:line="256" w:lineRule="auto"/>
              <w:jc w:val="center"/>
              <w:rPr>
                <w:rFonts w:ascii="Arial Narrow" w:hAnsi="Arial Narrow" w:cs="Arial"/>
                <w:b/>
                <w:sz w:val="20"/>
                <w:szCs w:val="20"/>
                <w:lang w:eastAsia="en-US"/>
              </w:rPr>
            </w:pPr>
            <w:r w:rsidRPr="00EE3F68">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318F163E" w14:textId="77777777" w:rsidR="00681FE8" w:rsidRPr="00EE3F68" w:rsidRDefault="00681FE8" w:rsidP="009C1D56">
            <w:pPr>
              <w:spacing w:line="256" w:lineRule="auto"/>
              <w:jc w:val="center"/>
              <w:rPr>
                <w:rFonts w:ascii="Arial Narrow" w:hAnsi="Arial Narrow" w:cs="Arial"/>
                <w:sz w:val="20"/>
                <w:szCs w:val="20"/>
                <w:lang w:eastAsia="en-US"/>
              </w:rPr>
            </w:pPr>
          </w:p>
          <w:p w14:paraId="59550451" w14:textId="77777777" w:rsidR="00681FE8" w:rsidRPr="00EE3F68" w:rsidRDefault="00681FE8" w:rsidP="009C1D56">
            <w:pPr>
              <w:spacing w:line="256" w:lineRule="auto"/>
              <w:jc w:val="center"/>
              <w:rPr>
                <w:rFonts w:ascii="Arial Narrow" w:hAnsi="Arial Narrow" w:cs="Arial"/>
                <w:b/>
                <w:sz w:val="20"/>
                <w:szCs w:val="20"/>
                <w:lang w:eastAsia="en-US"/>
              </w:rPr>
            </w:pPr>
            <w:r w:rsidRPr="00EE3F68">
              <w:rPr>
                <w:rFonts w:ascii="Arial Narrow" w:hAnsi="Arial Narrow" w:cs="Arial"/>
                <w:b/>
                <w:sz w:val="20"/>
                <w:szCs w:val="20"/>
                <w:lang w:eastAsia="en-US"/>
              </w:rPr>
              <w:t>sedež</w:t>
            </w:r>
          </w:p>
        </w:tc>
        <w:tc>
          <w:tcPr>
            <w:tcW w:w="2668" w:type="dxa"/>
            <w:tcBorders>
              <w:top w:val="single" w:sz="4" w:space="0" w:color="auto"/>
              <w:left w:val="single" w:sz="4" w:space="0" w:color="auto"/>
              <w:bottom w:val="single" w:sz="4" w:space="0" w:color="auto"/>
              <w:right w:val="single" w:sz="4" w:space="0" w:color="auto"/>
            </w:tcBorders>
          </w:tcPr>
          <w:p w14:paraId="2D936F51" w14:textId="77777777" w:rsidR="00681FE8" w:rsidRPr="00EE3F68" w:rsidRDefault="00681FE8" w:rsidP="009C1D56">
            <w:pPr>
              <w:spacing w:line="256" w:lineRule="auto"/>
              <w:jc w:val="center"/>
              <w:rPr>
                <w:rFonts w:ascii="Arial Narrow" w:hAnsi="Arial Narrow" w:cs="Arial"/>
                <w:sz w:val="20"/>
                <w:szCs w:val="20"/>
                <w:lang w:eastAsia="en-US"/>
              </w:rPr>
            </w:pPr>
          </w:p>
          <w:p w14:paraId="0C2252BE" w14:textId="77777777" w:rsidR="00681FE8" w:rsidRPr="00EE3F68" w:rsidRDefault="00681FE8" w:rsidP="009C1D56">
            <w:pPr>
              <w:spacing w:line="256" w:lineRule="auto"/>
              <w:jc w:val="center"/>
              <w:rPr>
                <w:rFonts w:ascii="Arial Narrow" w:hAnsi="Arial Narrow" w:cs="Arial"/>
                <w:b/>
                <w:sz w:val="20"/>
                <w:szCs w:val="20"/>
                <w:lang w:eastAsia="en-US"/>
              </w:rPr>
            </w:pPr>
            <w:r w:rsidRPr="00EE3F68">
              <w:rPr>
                <w:rFonts w:ascii="Arial Narrow" w:hAnsi="Arial Narrow" w:cs="Arial"/>
                <w:b/>
                <w:sz w:val="20"/>
                <w:szCs w:val="20"/>
                <w:lang w:eastAsia="en-US"/>
              </w:rPr>
              <w:t xml:space="preserve">matična številka </w:t>
            </w:r>
          </w:p>
        </w:tc>
      </w:tr>
      <w:tr w:rsidR="00681FE8" w:rsidRPr="00EE3F68" w14:paraId="4AFBFE56" w14:textId="77777777" w:rsidTr="009C1D56">
        <w:tc>
          <w:tcPr>
            <w:tcW w:w="534" w:type="dxa"/>
            <w:tcBorders>
              <w:top w:val="single" w:sz="4" w:space="0" w:color="auto"/>
              <w:left w:val="single" w:sz="4" w:space="0" w:color="auto"/>
              <w:bottom w:val="single" w:sz="4" w:space="0" w:color="auto"/>
              <w:right w:val="single" w:sz="4" w:space="0" w:color="auto"/>
            </w:tcBorders>
          </w:tcPr>
          <w:p w14:paraId="1FD76CA9" w14:textId="77777777" w:rsidR="00681FE8" w:rsidRPr="00EE3F68" w:rsidRDefault="00681FE8" w:rsidP="009C1D56">
            <w:pPr>
              <w:spacing w:line="256" w:lineRule="auto"/>
              <w:jc w:val="center"/>
              <w:rPr>
                <w:rFonts w:ascii="Arial Narrow" w:hAnsi="Arial Narrow" w:cs="Arial"/>
                <w:sz w:val="20"/>
                <w:szCs w:val="20"/>
                <w:lang w:eastAsia="en-US"/>
              </w:rPr>
            </w:pPr>
          </w:p>
          <w:p w14:paraId="2670439F" w14:textId="77777777" w:rsidR="00681FE8" w:rsidRPr="00EE3F68" w:rsidRDefault="00681FE8" w:rsidP="009C1D56">
            <w:pPr>
              <w:spacing w:line="256" w:lineRule="auto"/>
              <w:jc w:val="center"/>
              <w:rPr>
                <w:rFonts w:ascii="Arial Narrow" w:hAnsi="Arial Narrow" w:cs="Arial"/>
                <w:sz w:val="20"/>
                <w:szCs w:val="20"/>
                <w:lang w:eastAsia="en-US"/>
              </w:rPr>
            </w:pPr>
            <w:r w:rsidRPr="00EE3F68">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BDEF564" w14:textId="77777777" w:rsidR="00681FE8" w:rsidRPr="00EE3F68" w:rsidRDefault="00681FE8" w:rsidP="009C1D56">
            <w:pPr>
              <w:spacing w:line="256" w:lineRule="auto"/>
              <w:jc w:val="center"/>
              <w:rPr>
                <w:rFonts w:ascii="Arial Narrow" w:hAnsi="Arial Narrow" w:cs="Arial"/>
                <w:sz w:val="20"/>
                <w:szCs w:val="20"/>
                <w:lang w:eastAsia="en-US"/>
              </w:rPr>
            </w:pPr>
          </w:p>
          <w:p w14:paraId="7378D3DE" w14:textId="77777777" w:rsidR="00681FE8" w:rsidRPr="00EE3F68" w:rsidRDefault="00681FE8" w:rsidP="009C1D5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D64E3FB" w14:textId="77777777" w:rsidR="00681FE8" w:rsidRPr="00EE3F68" w:rsidRDefault="00681FE8" w:rsidP="009C1D56">
            <w:pPr>
              <w:spacing w:line="256" w:lineRule="auto"/>
              <w:jc w:val="center"/>
              <w:rPr>
                <w:rFonts w:ascii="Arial Narrow" w:hAnsi="Arial Narrow"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228B0999" w14:textId="77777777" w:rsidR="00681FE8" w:rsidRPr="00EE3F68" w:rsidRDefault="00681FE8" w:rsidP="009C1D56">
            <w:pPr>
              <w:spacing w:line="256" w:lineRule="auto"/>
              <w:jc w:val="center"/>
              <w:rPr>
                <w:rFonts w:ascii="Arial Narrow" w:hAnsi="Arial Narrow" w:cs="Arial"/>
                <w:sz w:val="20"/>
                <w:szCs w:val="20"/>
                <w:lang w:eastAsia="en-US"/>
              </w:rPr>
            </w:pPr>
          </w:p>
        </w:tc>
      </w:tr>
      <w:tr w:rsidR="00681FE8" w:rsidRPr="00EE3F68" w14:paraId="2AEF88B9" w14:textId="77777777" w:rsidTr="009C1D56">
        <w:tc>
          <w:tcPr>
            <w:tcW w:w="534" w:type="dxa"/>
            <w:tcBorders>
              <w:top w:val="single" w:sz="4" w:space="0" w:color="auto"/>
              <w:left w:val="single" w:sz="4" w:space="0" w:color="auto"/>
              <w:bottom w:val="single" w:sz="4" w:space="0" w:color="auto"/>
              <w:right w:val="single" w:sz="4" w:space="0" w:color="auto"/>
            </w:tcBorders>
          </w:tcPr>
          <w:p w14:paraId="4058F538" w14:textId="77777777" w:rsidR="00681FE8" w:rsidRPr="00EE3F68" w:rsidRDefault="00681FE8" w:rsidP="009C1D56">
            <w:pPr>
              <w:spacing w:line="256" w:lineRule="auto"/>
              <w:jc w:val="center"/>
              <w:rPr>
                <w:rFonts w:ascii="Arial Narrow" w:hAnsi="Arial Narrow" w:cs="Arial"/>
                <w:sz w:val="20"/>
                <w:szCs w:val="20"/>
                <w:lang w:eastAsia="en-US"/>
              </w:rPr>
            </w:pPr>
          </w:p>
          <w:p w14:paraId="2FC4463A" w14:textId="77777777" w:rsidR="00681FE8" w:rsidRPr="00EE3F68" w:rsidRDefault="00681FE8" w:rsidP="009C1D56">
            <w:pPr>
              <w:spacing w:line="256" w:lineRule="auto"/>
              <w:jc w:val="center"/>
              <w:rPr>
                <w:rFonts w:ascii="Arial Narrow" w:hAnsi="Arial Narrow" w:cs="Arial"/>
                <w:sz w:val="20"/>
                <w:szCs w:val="20"/>
                <w:lang w:eastAsia="en-US"/>
              </w:rPr>
            </w:pPr>
            <w:r w:rsidRPr="00EE3F68">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7C6F398" w14:textId="77777777" w:rsidR="00681FE8" w:rsidRPr="00EE3F68" w:rsidRDefault="00681FE8" w:rsidP="009C1D56">
            <w:pPr>
              <w:spacing w:line="256" w:lineRule="auto"/>
              <w:jc w:val="center"/>
              <w:rPr>
                <w:rFonts w:ascii="Arial Narrow" w:hAnsi="Arial Narrow" w:cs="Arial"/>
                <w:sz w:val="20"/>
                <w:szCs w:val="20"/>
                <w:lang w:eastAsia="en-US"/>
              </w:rPr>
            </w:pPr>
          </w:p>
          <w:p w14:paraId="467BBD80" w14:textId="77777777" w:rsidR="00681FE8" w:rsidRPr="00EE3F68" w:rsidRDefault="00681FE8" w:rsidP="009C1D5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421A295" w14:textId="77777777" w:rsidR="00681FE8" w:rsidRPr="00EE3F68" w:rsidRDefault="00681FE8" w:rsidP="009C1D56">
            <w:pPr>
              <w:spacing w:line="256" w:lineRule="auto"/>
              <w:jc w:val="center"/>
              <w:rPr>
                <w:rFonts w:ascii="Arial Narrow" w:hAnsi="Arial Narrow"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6966E1C1" w14:textId="77777777" w:rsidR="00681FE8" w:rsidRPr="00EE3F68" w:rsidRDefault="00681FE8" w:rsidP="009C1D56">
            <w:pPr>
              <w:spacing w:line="256" w:lineRule="auto"/>
              <w:jc w:val="center"/>
              <w:rPr>
                <w:rFonts w:ascii="Arial Narrow" w:hAnsi="Arial Narrow" w:cs="Arial"/>
                <w:sz w:val="20"/>
                <w:szCs w:val="20"/>
                <w:lang w:eastAsia="en-US"/>
              </w:rPr>
            </w:pPr>
          </w:p>
        </w:tc>
      </w:tr>
      <w:tr w:rsidR="00681FE8" w:rsidRPr="00EE3F68" w14:paraId="79115643" w14:textId="77777777" w:rsidTr="009C1D56">
        <w:tc>
          <w:tcPr>
            <w:tcW w:w="534" w:type="dxa"/>
            <w:tcBorders>
              <w:top w:val="single" w:sz="4" w:space="0" w:color="auto"/>
              <w:left w:val="single" w:sz="4" w:space="0" w:color="auto"/>
              <w:bottom w:val="single" w:sz="4" w:space="0" w:color="auto"/>
              <w:right w:val="single" w:sz="4" w:space="0" w:color="auto"/>
            </w:tcBorders>
          </w:tcPr>
          <w:p w14:paraId="425CF25B" w14:textId="77777777" w:rsidR="00681FE8" w:rsidRPr="00EE3F68" w:rsidRDefault="00681FE8" w:rsidP="009C1D56">
            <w:pPr>
              <w:spacing w:line="256" w:lineRule="auto"/>
              <w:jc w:val="center"/>
              <w:rPr>
                <w:rFonts w:ascii="Arial Narrow" w:hAnsi="Arial Narrow" w:cs="Arial"/>
                <w:sz w:val="20"/>
                <w:szCs w:val="20"/>
                <w:lang w:eastAsia="en-US"/>
              </w:rPr>
            </w:pPr>
          </w:p>
          <w:p w14:paraId="02CA5C09" w14:textId="77777777" w:rsidR="00681FE8" w:rsidRPr="00EE3F68" w:rsidRDefault="00681FE8" w:rsidP="009C1D56">
            <w:pPr>
              <w:spacing w:line="256" w:lineRule="auto"/>
              <w:jc w:val="center"/>
              <w:rPr>
                <w:rFonts w:ascii="Arial Narrow" w:hAnsi="Arial Narrow" w:cs="Arial"/>
                <w:sz w:val="20"/>
                <w:szCs w:val="20"/>
                <w:lang w:eastAsia="en-US"/>
              </w:rPr>
            </w:pPr>
            <w:r w:rsidRPr="00EE3F68">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83989FB" w14:textId="77777777" w:rsidR="00681FE8" w:rsidRPr="00EE3F68" w:rsidRDefault="00681FE8" w:rsidP="009C1D5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26F2B51" w14:textId="77777777" w:rsidR="00681FE8" w:rsidRPr="00EE3F68" w:rsidRDefault="00681FE8" w:rsidP="009C1D56">
            <w:pPr>
              <w:spacing w:line="256" w:lineRule="auto"/>
              <w:jc w:val="center"/>
              <w:rPr>
                <w:rFonts w:ascii="Arial Narrow" w:hAnsi="Arial Narrow"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3DDD97B2" w14:textId="77777777" w:rsidR="00681FE8" w:rsidRPr="00EE3F68" w:rsidRDefault="00681FE8" w:rsidP="009C1D56">
            <w:pPr>
              <w:spacing w:line="256" w:lineRule="auto"/>
              <w:jc w:val="center"/>
              <w:rPr>
                <w:rFonts w:ascii="Arial Narrow" w:hAnsi="Arial Narrow" w:cs="Arial"/>
                <w:sz w:val="20"/>
                <w:szCs w:val="20"/>
                <w:lang w:eastAsia="en-US"/>
              </w:rPr>
            </w:pPr>
          </w:p>
        </w:tc>
      </w:tr>
    </w:tbl>
    <w:p w14:paraId="292736F0" w14:textId="77777777" w:rsidR="00681FE8" w:rsidRPr="00EE3F68" w:rsidRDefault="00681FE8" w:rsidP="00681FE8">
      <w:pPr>
        <w:rPr>
          <w:rFonts w:ascii="Arial Narrow" w:hAnsi="Arial Narrow" w:cs="Arial"/>
          <w:b/>
          <w:i/>
          <w:sz w:val="10"/>
          <w:szCs w:val="10"/>
        </w:rPr>
      </w:pPr>
    </w:p>
    <w:p w14:paraId="60734C8F" w14:textId="77777777" w:rsidR="00681FE8" w:rsidRPr="00EE3F68" w:rsidRDefault="00681FE8" w:rsidP="00681FE8">
      <w:pPr>
        <w:rPr>
          <w:rFonts w:ascii="Arial Narrow" w:hAnsi="Arial Narrow" w:cs="Arial"/>
          <w:b/>
          <w:i/>
          <w:sz w:val="16"/>
          <w:szCs w:val="16"/>
        </w:rPr>
      </w:pPr>
      <w:r w:rsidRPr="00EE3F68">
        <w:rPr>
          <w:rFonts w:ascii="Arial Narrow" w:hAnsi="Arial Narrow" w:cs="Arial"/>
          <w:b/>
          <w:i/>
          <w:sz w:val="16"/>
          <w:szCs w:val="16"/>
        </w:rPr>
        <w:t>OP: če gospodarski subjekt</w:t>
      </w:r>
      <w:r w:rsidRPr="00EE3F68" w:rsidDel="00376496">
        <w:rPr>
          <w:rFonts w:ascii="Arial Narrow" w:hAnsi="Arial Narrow" w:cs="Arial"/>
          <w:b/>
          <w:i/>
          <w:sz w:val="16"/>
          <w:szCs w:val="16"/>
        </w:rPr>
        <w:t xml:space="preserve"> </w:t>
      </w:r>
      <w:r w:rsidRPr="00EE3F68">
        <w:rPr>
          <w:rFonts w:ascii="Arial Narrow" w:hAnsi="Arial Narrow" w:cs="Arial"/>
          <w:b/>
          <w:i/>
          <w:sz w:val="16"/>
          <w:szCs w:val="16"/>
        </w:rPr>
        <w:t>ne izpolni zgornje tabele se šteje, da ponudnik izjavlja, da nima povezanih družb.</w:t>
      </w:r>
    </w:p>
    <w:p w14:paraId="424CECB4" w14:textId="77777777" w:rsidR="00681FE8" w:rsidRPr="00EE3F68" w:rsidRDefault="00681FE8" w:rsidP="00681FE8">
      <w:pPr>
        <w:jc w:val="both"/>
        <w:rPr>
          <w:rFonts w:ascii="Arial Narrow" w:hAnsi="Arial Narrow" w:cs="Arial"/>
          <w:b/>
          <w:i/>
          <w:sz w:val="16"/>
          <w:szCs w:val="16"/>
        </w:rPr>
      </w:pPr>
      <w:r w:rsidRPr="00EE3F68">
        <w:rPr>
          <w:rFonts w:ascii="Arial Narrow" w:hAnsi="Arial Narrow" w:cs="Arial"/>
          <w:b/>
          <w:i/>
          <w:sz w:val="16"/>
          <w:szCs w:val="16"/>
        </w:rPr>
        <w:t>Gospodarski subjekt</w:t>
      </w:r>
      <w:r w:rsidRPr="00EE3F68" w:rsidDel="00376496">
        <w:rPr>
          <w:rFonts w:ascii="Arial Narrow" w:hAnsi="Arial Narrow" w:cs="Arial"/>
          <w:b/>
          <w:i/>
          <w:sz w:val="16"/>
          <w:szCs w:val="16"/>
        </w:rPr>
        <w:t xml:space="preserve"> </w:t>
      </w:r>
      <w:r w:rsidRPr="00EE3F68">
        <w:rPr>
          <w:rFonts w:ascii="Arial Narrow" w:hAnsi="Arial Narrow" w:cs="Arial"/>
          <w:b/>
          <w:i/>
          <w:sz w:val="16"/>
          <w:szCs w:val="16"/>
        </w:rPr>
        <w:t>lahko zgoraj zahtevane podatke predloži že v svoji ponudbi oz. po prejemu poziva naročnika.</w:t>
      </w:r>
    </w:p>
    <w:p w14:paraId="1C219EAB" w14:textId="77777777" w:rsidR="00681FE8" w:rsidRPr="00EE3F68" w:rsidRDefault="00681FE8" w:rsidP="00681FE8">
      <w:pPr>
        <w:jc w:val="both"/>
        <w:rPr>
          <w:rFonts w:ascii="Arial Narrow" w:hAnsi="Arial Narrow" w:cs="Arial"/>
          <w:b/>
          <w:i/>
          <w:sz w:val="16"/>
          <w:szCs w:val="16"/>
        </w:rPr>
      </w:pPr>
      <w:r w:rsidRPr="00EE3F68">
        <w:rPr>
          <w:rFonts w:ascii="Arial Narrow" w:hAnsi="Arial Narrow" w:cs="Arial"/>
          <w:b/>
          <w:i/>
          <w:sz w:val="16"/>
          <w:szCs w:val="16"/>
        </w:rPr>
        <w:t>V primeru, da ponudnik nastopa s partnerji mora biti izjava predložena tudi zanje, v primeru nastopa s podizvajalci pa tudi za podizvajalce.</w:t>
      </w:r>
    </w:p>
    <w:p w14:paraId="50D0C177" w14:textId="77777777" w:rsidR="00681FE8" w:rsidRPr="00EE3F68" w:rsidRDefault="00681FE8" w:rsidP="00681FE8">
      <w:pPr>
        <w:jc w:val="both"/>
        <w:rPr>
          <w:rFonts w:ascii="Arial Narrow" w:hAnsi="Arial Narrow" w:cs="Arial"/>
          <w:b/>
          <w:i/>
          <w:sz w:val="16"/>
          <w:szCs w:val="16"/>
        </w:rPr>
      </w:pPr>
      <w:r w:rsidRPr="00EE3F68">
        <w:rPr>
          <w:rFonts w:ascii="Arial Narrow" w:hAnsi="Arial Narrow" w:cs="Arial"/>
          <w:b/>
          <w:i/>
          <w:sz w:val="16"/>
          <w:szCs w:val="16"/>
        </w:rPr>
        <w:t>Če je v ponudbi predložena lažna izjava oz. so navedeni podatki o dejstvih neresnični, je pogodba nična.</w:t>
      </w:r>
    </w:p>
    <w:p w14:paraId="739AC6AC" w14:textId="77777777" w:rsidR="00681FE8" w:rsidRPr="00EE3F68" w:rsidRDefault="00681FE8" w:rsidP="00681FE8">
      <w:pPr>
        <w:jc w:val="both"/>
        <w:rPr>
          <w:rFonts w:ascii="Arial Narrow" w:hAnsi="Arial Narrow" w:cs="Arial"/>
          <w:b/>
          <w:i/>
          <w:sz w:val="16"/>
          <w:szCs w:val="16"/>
        </w:rPr>
      </w:pPr>
      <w:r w:rsidRPr="00EE3F68">
        <w:rPr>
          <w:rFonts w:ascii="Arial Narrow" w:hAnsi="Arial Narrow" w:cs="Arial"/>
          <w:b/>
          <w:i/>
          <w:sz w:val="16"/>
          <w:szCs w:val="16"/>
        </w:rPr>
        <w:t>Spodaj podpisani izjavljam, da so zgoraj navedeni podatki resnični in ustrezajo dejanskemu stanju.</w:t>
      </w:r>
    </w:p>
    <w:p w14:paraId="13C4A987" w14:textId="77777777" w:rsidR="00681FE8" w:rsidRPr="00EE3F68" w:rsidRDefault="00681FE8" w:rsidP="00681FE8">
      <w:pPr>
        <w:jc w:val="both"/>
        <w:rPr>
          <w:rFonts w:ascii="Arial Narrow" w:hAnsi="Arial Narrow" w:cs="Arial"/>
          <w:b/>
          <w:i/>
          <w:sz w:val="16"/>
          <w:szCs w:val="16"/>
        </w:rPr>
      </w:pPr>
    </w:p>
    <w:p w14:paraId="7AA84907" w14:textId="77777777" w:rsidR="00681FE8" w:rsidRPr="00EE3F68" w:rsidRDefault="00681FE8" w:rsidP="00681FE8">
      <w:pPr>
        <w:jc w:val="both"/>
        <w:rPr>
          <w:rFonts w:ascii="Arial Narrow" w:hAnsi="Arial Narrow" w:cs="Arial"/>
          <w:b/>
          <w:i/>
          <w:sz w:val="20"/>
          <w:szCs w:val="20"/>
        </w:rPr>
      </w:pPr>
      <w:r w:rsidRPr="00EE3F68">
        <w:rPr>
          <w:rFonts w:ascii="Arial Narrow" w:hAnsi="Arial Narrow" w:cs="Arial"/>
          <w:b/>
          <w:i/>
          <w:sz w:val="20"/>
          <w:szCs w:val="20"/>
        </w:rPr>
        <w:t>Spodaj podpisani izjavljam, da so zgoraj navedeni podatki resnični in ustrezajo dejanskemu stanju.</w:t>
      </w:r>
    </w:p>
    <w:p w14:paraId="25067919" w14:textId="77777777" w:rsidR="00681FE8" w:rsidRPr="00EE3F68" w:rsidRDefault="00681FE8" w:rsidP="00681FE8">
      <w:pPr>
        <w:jc w:val="both"/>
        <w:rPr>
          <w:rFonts w:ascii="Arial Narrow" w:hAnsi="Arial Narrow"/>
          <w:sz w:val="20"/>
          <w:szCs w:val="20"/>
        </w:rPr>
      </w:pPr>
      <w:r w:rsidRPr="00EE3F68">
        <w:rPr>
          <w:rFonts w:ascii="Arial Narrow" w:hAnsi="Arial Narrow"/>
          <w:sz w:val="20"/>
          <w:szCs w:val="20"/>
        </w:rPr>
        <w:t>Datum:</w:t>
      </w:r>
    </w:p>
    <w:p w14:paraId="046068C3" w14:textId="77777777" w:rsidR="00681FE8" w:rsidRPr="00EE3F68" w:rsidRDefault="00681FE8" w:rsidP="00681FE8">
      <w:pPr>
        <w:pBdr>
          <w:bottom w:val="single" w:sz="12" w:space="3" w:color="auto"/>
        </w:pBdr>
        <w:jc w:val="both"/>
        <w:rPr>
          <w:rFonts w:ascii="Arial Narrow" w:hAnsi="Arial Narrow"/>
          <w:sz w:val="20"/>
          <w:szCs w:val="20"/>
        </w:rPr>
      </w:pPr>
      <w:r w:rsidRPr="00EE3F68">
        <w:rPr>
          <w:rFonts w:ascii="Arial Narrow" w:hAnsi="Arial Narrow"/>
          <w:sz w:val="20"/>
          <w:szCs w:val="20"/>
        </w:rPr>
        <w:t>Žig in podpis zakonitega zastopnika/pooblaščene osebe gospodarskega subjekta:</w:t>
      </w:r>
    </w:p>
    <w:p w14:paraId="019FA88E" w14:textId="77777777" w:rsidR="00681FE8" w:rsidRPr="00EE3F68" w:rsidRDefault="00681FE8" w:rsidP="00681FE8">
      <w:pPr>
        <w:rPr>
          <w:rFonts w:ascii="Arial Narrow" w:hAnsi="Arial Narrow" w:cs="Arial"/>
          <w:b/>
          <w:i/>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681FE8" w:rsidRPr="00EE3F68" w14:paraId="0820E4D1" w14:textId="77777777" w:rsidTr="009C1D56">
        <w:trPr>
          <w:trHeight w:val="264"/>
        </w:trPr>
        <w:tc>
          <w:tcPr>
            <w:tcW w:w="9918" w:type="dxa"/>
            <w:tcBorders>
              <w:top w:val="single" w:sz="4" w:space="0" w:color="auto"/>
              <w:left w:val="single" w:sz="4" w:space="0" w:color="auto"/>
              <w:bottom w:val="single" w:sz="4" w:space="0" w:color="auto"/>
              <w:right w:val="single" w:sz="4" w:space="0" w:color="auto"/>
            </w:tcBorders>
            <w:hideMark/>
          </w:tcPr>
          <w:p w14:paraId="65120D66" w14:textId="77777777" w:rsidR="00681FE8" w:rsidRPr="00EE3F68" w:rsidRDefault="00681FE8" w:rsidP="009C1D56">
            <w:pPr>
              <w:spacing w:line="276" w:lineRule="auto"/>
              <w:jc w:val="right"/>
              <w:rPr>
                <w:rFonts w:ascii="Arial Narrow" w:hAnsi="Arial Narrow" w:cs="Arial"/>
                <w:b/>
                <w:lang w:eastAsia="en-US"/>
              </w:rPr>
            </w:pPr>
            <w:r w:rsidRPr="00EE3F68">
              <w:rPr>
                <w:rFonts w:ascii="Arial Narrow" w:hAnsi="Arial Narrow" w:cs="Arial"/>
                <w:b/>
                <w:lang w:eastAsia="en-US"/>
              </w:rPr>
              <w:t>Obrazec št. 5</w:t>
            </w:r>
          </w:p>
          <w:p w14:paraId="0098FCA5" w14:textId="77777777" w:rsidR="00681FE8" w:rsidRPr="00EE3F68" w:rsidRDefault="00681FE8" w:rsidP="009C1D56">
            <w:pPr>
              <w:spacing w:line="276" w:lineRule="auto"/>
              <w:rPr>
                <w:rFonts w:ascii="Arial Narrow" w:hAnsi="Arial Narrow"/>
                <w:b/>
                <w:caps/>
                <w:sz w:val="23"/>
                <w:szCs w:val="23"/>
                <w:u w:val="single"/>
              </w:rPr>
            </w:pPr>
            <w:r w:rsidRPr="00EE3F68">
              <w:rPr>
                <w:rFonts w:ascii="Arial Narrow" w:hAnsi="Arial Narrow"/>
                <w:b/>
                <w:caps/>
                <w:sz w:val="23"/>
                <w:szCs w:val="23"/>
                <w:u w:val="single"/>
              </w:rPr>
              <w:t>IZJAVA (</w:t>
            </w:r>
            <w:r w:rsidRPr="00EE3F68">
              <w:rPr>
                <w:rFonts w:ascii="Arial Narrow" w:hAnsi="Arial Narrow"/>
                <w:b/>
                <w:sz w:val="23"/>
                <w:szCs w:val="23"/>
                <w:u w:val="single"/>
              </w:rPr>
              <w:t xml:space="preserve">po </w:t>
            </w:r>
            <w:r w:rsidRPr="00EE3F68">
              <w:rPr>
                <w:rFonts w:ascii="Arial Narrow" w:hAnsi="Arial Narrow"/>
                <w:b/>
                <w:caps/>
                <w:sz w:val="23"/>
                <w:szCs w:val="23"/>
                <w:u w:val="single"/>
              </w:rPr>
              <w:t xml:space="preserve">35. </w:t>
            </w:r>
            <w:r w:rsidRPr="00EE3F68">
              <w:rPr>
                <w:rFonts w:ascii="Arial Narrow" w:hAnsi="Arial Narrow"/>
                <w:b/>
                <w:sz w:val="23"/>
                <w:szCs w:val="23"/>
                <w:u w:val="single"/>
              </w:rPr>
              <w:t xml:space="preserve">členu </w:t>
            </w:r>
            <w:proofErr w:type="spellStart"/>
            <w:r w:rsidRPr="00EE3F68">
              <w:rPr>
                <w:rFonts w:ascii="Arial Narrow" w:hAnsi="Arial Narrow"/>
                <w:b/>
                <w:caps/>
                <w:sz w:val="23"/>
                <w:szCs w:val="23"/>
                <w:u w:val="single"/>
              </w:rPr>
              <w:t>ZI</w:t>
            </w:r>
            <w:r w:rsidRPr="00EE3F68">
              <w:rPr>
                <w:rFonts w:ascii="Arial Narrow" w:hAnsi="Arial Narrow"/>
                <w:b/>
                <w:sz w:val="23"/>
                <w:szCs w:val="23"/>
                <w:u w:val="single"/>
              </w:rPr>
              <w:t>nt</w:t>
            </w:r>
            <w:r w:rsidRPr="00EE3F68">
              <w:rPr>
                <w:rFonts w:ascii="Arial Narrow" w:hAnsi="Arial Narrow"/>
                <w:b/>
                <w:caps/>
                <w:sz w:val="23"/>
                <w:szCs w:val="23"/>
                <w:u w:val="single"/>
              </w:rPr>
              <w:t>PK</w:t>
            </w:r>
            <w:proofErr w:type="spellEnd"/>
            <w:r w:rsidRPr="00EE3F68">
              <w:rPr>
                <w:rFonts w:ascii="Arial Narrow" w:hAnsi="Arial Narrow"/>
                <w:b/>
                <w:caps/>
                <w:sz w:val="23"/>
                <w:szCs w:val="23"/>
                <w:u w:val="single"/>
              </w:rPr>
              <w:t>)</w:t>
            </w:r>
            <w:r w:rsidRPr="00EE3F68">
              <w:rPr>
                <w:sz w:val="23"/>
                <w:szCs w:val="23"/>
              </w:rPr>
              <w:t xml:space="preserve"> - </w:t>
            </w:r>
            <w:r w:rsidRPr="00EE3F68">
              <w:rPr>
                <w:rFonts w:ascii="Arial Narrow" w:hAnsi="Arial Narrow"/>
                <w:b/>
                <w:caps/>
                <w:sz w:val="23"/>
                <w:szCs w:val="23"/>
                <w:u w:val="single"/>
              </w:rPr>
              <w:t>ZA PONUDNIKA, PARTNERJA V SKUPNEM NASTOPU, PODIZVAJALCA *</w:t>
            </w:r>
          </w:p>
        </w:tc>
      </w:tr>
    </w:tbl>
    <w:p w14:paraId="70F6D31B" w14:textId="77777777" w:rsidR="00681FE8" w:rsidRPr="00EE3F68" w:rsidRDefault="00681FE8" w:rsidP="00681FE8">
      <w:pPr>
        <w:jc w:val="both"/>
        <w:rPr>
          <w:rFonts w:ascii="Arial Narrow" w:hAnsi="Arial Narrow" w:cs="Arial"/>
          <w:b/>
          <w:i/>
        </w:rPr>
      </w:pPr>
    </w:p>
    <w:p w14:paraId="480DAC74" w14:textId="77777777" w:rsidR="00681FE8" w:rsidRPr="00EE3F68" w:rsidRDefault="00681FE8" w:rsidP="00681FE8">
      <w:pPr>
        <w:spacing w:line="276" w:lineRule="auto"/>
        <w:jc w:val="both"/>
        <w:rPr>
          <w:rFonts w:ascii="Arial Narrow" w:hAnsi="Arial Narrow" w:cs="Arial"/>
          <w:sz w:val="20"/>
          <w:szCs w:val="20"/>
        </w:rPr>
      </w:pPr>
    </w:p>
    <w:p w14:paraId="4F9DC71D" w14:textId="77777777" w:rsidR="00681FE8" w:rsidRPr="00EE3F68" w:rsidRDefault="00681FE8" w:rsidP="00681FE8">
      <w:pPr>
        <w:suppressAutoHyphens/>
        <w:autoSpaceDN w:val="0"/>
        <w:spacing w:line="276" w:lineRule="auto"/>
        <w:ind w:right="6"/>
        <w:textAlignment w:val="baseline"/>
        <w:rPr>
          <w:rFonts w:ascii="Arial Narrow" w:hAnsi="Arial Narrow" w:cs="Arial"/>
          <w:kern w:val="3"/>
          <w:sz w:val="23"/>
          <w:szCs w:val="23"/>
        </w:rPr>
      </w:pPr>
      <w:r w:rsidRPr="00EE3F68">
        <w:rPr>
          <w:rFonts w:ascii="Arial Narrow" w:hAnsi="Arial Narrow" w:cs="Arial"/>
          <w:kern w:val="3"/>
          <w:sz w:val="23"/>
          <w:szCs w:val="23"/>
        </w:rPr>
        <w:t>Naziv gospodarskega subjekta (ponudnika/partnerja v skupnem nastopu/podizvajalca): _______________________</w:t>
      </w:r>
    </w:p>
    <w:p w14:paraId="72EC8FBB" w14:textId="77777777" w:rsidR="00681FE8" w:rsidRPr="00EE3F68" w:rsidRDefault="00681FE8" w:rsidP="00681FE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EE3F68">
        <w:rPr>
          <w:rFonts w:ascii="Arial Narrow" w:hAnsi="Arial Narrow" w:cs="Arial"/>
          <w:kern w:val="3"/>
          <w:sz w:val="23"/>
          <w:szCs w:val="23"/>
        </w:rPr>
        <w:t>Ime in priimek (odgovorna oseba gospodarskega subjekta):</w:t>
      </w:r>
      <w:r w:rsidRPr="00EE3F68">
        <w:rPr>
          <w:rFonts w:ascii="Arial Narrow" w:eastAsia="Calibri" w:hAnsi="Arial Narrow" w:cs="Arial"/>
          <w:kern w:val="3"/>
          <w:sz w:val="23"/>
          <w:szCs w:val="23"/>
          <w:lang w:eastAsia="zh-CN"/>
        </w:rPr>
        <w:t xml:space="preserve"> _____________________________________</w:t>
      </w:r>
    </w:p>
    <w:p w14:paraId="7852DDDC" w14:textId="77777777" w:rsidR="00681FE8" w:rsidRPr="00EE3F68" w:rsidRDefault="00681FE8" w:rsidP="00681FE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EE3F68">
        <w:rPr>
          <w:rFonts w:ascii="Arial Narrow" w:eastAsia="Calibri" w:hAnsi="Arial Narrow" w:cs="Arial"/>
          <w:kern w:val="3"/>
          <w:sz w:val="23"/>
          <w:szCs w:val="23"/>
          <w:lang w:eastAsia="zh-CN"/>
        </w:rPr>
        <w:t>Naslov stalnega bivališča: ____________________________________________________</w:t>
      </w:r>
    </w:p>
    <w:p w14:paraId="1E16348A" w14:textId="77777777" w:rsidR="00681FE8" w:rsidRPr="00EE3F68" w:rsidRDefault="00681FE8" w:rsidP="00681FE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4EA5019" w14:textId="77777777" w:rsidR="00681FE8" w:rsidRPr="00EE3F68" w:rsidRDefault="00681FE8" w:rsidP="00681FE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C0FB13D" w14:textId="77777777" w:rsidR="00681FE8" w:rsidRPr="00EE3F68" w:rsidRDefault="00681FE8" w:rsidP="00681FE8">
      <w:pPr>
        <w:suppressAutoHyphens/>
        <w:autoSpaceDN w:val="0"/>
        <w:spacing w:line="276" w:lineRule="auto"/>
        <w:ind w:right="6"/>
        <w:jc w:val="both"/>
        <w:textAlignment w:val="baseline"/>
        <w:rPr>
          <w:rFonts w:ascii="Arial Narrow" w:eastAsia="Calibri" w:hAnsi="Arial Narrow" w:cs="Arial"/>
          <w:sz w:val="23"/>
          <w:szCs w:val="23"/>
          <w:lang w:eastAsia="zh-CN"/>
        </w:rPr>
      </w:pPr>
      <w:r w:rsidRPr="00EE3F68">
        <w:rPr>
          <w:rFonts w:ascii="Arial Narrow" w:hAnsi="Arial Narrow" w:cs="Arial"/>
          <w:kern w:val="3"/>
          <w:sz w:val="23"/>
          <w:szCs w:val="23"/>
        </w:rPr>
        <w:t xml:space="preserve">Spodaj podpisani izjavljam, da z naročnikom nismo povezani na način, določen v prvem odstavku 35. člena </w:t>
      </w:r>
      <w:proofErr w:type="spellStart"/>
      <w:r w:rsidRPr="00EE3F68">
        <w:rPr>
          <w:rFonts w:ascii="Arial Narrow" w:hAnsi="Arial Narrow" w:cs="Arial"/>
          <w:kern w:val="3"/>
          <w:sz w:val="23"/>
          <w:szCs w:val="23"/>
        </w:rPr>
        <w:t>ZIntPK</w:t>
      </w:r>
      <w:proofErr w:type="spellEnd"/>
      <w:r w:rsidRPr="00EE3F68">
        <w:rPr>
          <w:rFonts w:ascii="Arial Narrow" w:hAnsi="Arial Narrow" w:cs="Arial"/>
          <w:kern w:val="3"/>
          <w:sz w:val="23"/>
          <w:szCs w:val="23"/>
        </w:rPr>
        <w:t xml:space="preserve"> oziroma da</w:t>
      </w:r>
      <w:r w:rsidRPr="00EE3F68">
        <w:rPr>
          <w:rFonts w:ascii="Arial Narrow" w:eastAsia="Calibri" w:hAnsi="Arial Narrow" w:cs="Arial"/>
          <w:sz w:val="23"/>
          <w:szCs w:val="23"/>
          <w:lang w:eastAsia="zh-CN"/>
        </w:rPr>
        <w:t xml:space="preserve"> gospodarski subjekt ali odgovorna oseba gospodarskega subjekta – ponudnika/partnerja v skupnem nastopu/podizvajalca </w:t>
      </w:r>
      <w:r w:rsidRPr="00EE3F68">
        <w:rPr>
          <w:rFonts w:ascii="Arial Narrow" w:eastAsia="Calibri" w:hAnsi="Arial Narrow" w:cs="Arial"/>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410F490D" w14:textId="77777777" w:rsidR="00681FE8" w:rsidRPr="00EE3F68" w:rsidRDefault="00681FE8" w:rsidP="00681FE8">
      <w:pPr>
        <w:widowControl w:val="0"/>
        <w:numPr>
          <w:ilvl w:val="0"/>
          <w:numId w:val="24"/>
        </w:numPr>
        <w:suppressAutoHyphens/>
        <w:autoSpaceDE w:val="0"/>
        <w:autoSpaceDN w:val="0"/>
        <w:spacing w:after="160" w:line="276" w:lineRule="auto"/>
        <w:rPr>
          <w:rFonts w:ascii="Arial Narrow" w:eastAsia="Calibri" w:hAnsi="Arial Narrow" w:cs="Arial"/>
          <w:sz w:val="23"/>
          <w:szCs w:val="23"/>
          <w:lang w:eastAsia="en-US"/>
        </w:rPr>
      </w:pPr>
      <w:r w:rsidRPr="00EE3F68">
        <w:rPr>
          <w:rFonts w:ascii="Arial Narrow" w:eastAsia="Calibri" w:hAnsi="Arial Narrow" w:cs="Arial"/>
          <w:sz w:val="23"/>
          <w:szCs w:val="23"/>
          <w:lang w:eastAsia="en-US"/>
        </w:rPr>
        <w:t>udeležen kot poslovodja, član poslovodstva ali zakoniti zastopnik ali</w:t>
      </w:r>
    </w:p>
    <w:p w14:paraId="0272540A" w14:textId="77777777" w:rsidR="00681FE8" w:rsidRPr="00EE3F68" w:rsidRDefault="00681FE8" w:rsidP="00681FE8">
      <w:pPr>
        <w:widowControl w:val="0"/>
        <w:numPr>
          <w:ilvl w:val="0"/>
          <w:numId w:val="24"/>
        </w:numPr>
        <w:suppressAutoHyphens/>
        <w:autoSpaceDE w:val="0"/>
        <w:autoSpaceDN w:val="0"/>
        <w:spacing w:after="160" w:line="276" w:lineRule="auto"/>
        <w:ind w:right="6"/>
        <w:jc w:val="both"/>
        <w:rPr>
          <w:rFonts w:ascii="Arial Narrow" w:hAnsi="Arial Narrow" w:cs="Arial"/>
          <w:kern w:val="3"/>
          <w:sz w:val="23"/>
          <w:szCs w:val="23"/>
        </w:rPr>
      </w:pPr>
      <w:r w:rsidRPr="00EE3F68">
        <w:rPr>
          <w:rFonts w:ascii="Arial Narrow" w:eastAsia="Calibri" w:hAnsi="Arial Narrow" w:cs="Arial"/>
          <w:kern w:val="3"/>
          <w:sz w:val="23"/>
          <w:szCs w:val="23"/>
          <w:lang w:eastAsia="zh-CN"/>
        </w:rPr>
        <w:t>neposredno ali prek drugih pravnih oseb v več kot pet odstotnem deležu udeležen pri ustanoviteljskih pravicah, upravljanju ali kapitalu.</w:t>
      </w:r>
    </w:p>
    <w:p w14:paraId="770EAEB7" w14:textId="77777777" w:rsidR="00681FE8" w:rsidRPr="00EE3F68" w:rsidRDefault="00681FE8" w:rsidP="00681FE8">
      <w:pPr>
        <w:rPr>
          <w:rFonts w:ascii="Arial Narrow" w:hAnsi="Arial Narrow"/>
          <w:sz w:val="20"/>
          <w:szCs w:val="20"/>
        </w:rPr>
      </w:pPr>
    </w:p>
    <w:p w14:paraId="09518D56" w14:textId="77777777" w:rsidR="00681FE8" w:rsidRPr="00EE3F68" w:rsidRDefault="00681FE8" w:rsidP="00681FE8">
      <w:pPr>
        <w:spacing w:line="276" w:lineRule="auto"/>
        <w:ind w:left="284"/>
        <w:jc w:val="both"/>
        <w:rPr>
          <w:rFonts w:ascii="Arial Narrow" w:hAnsi="Arial Narrow"/>
          <w:sz w:val="20"/>
          <w:szCs w:val="20"/>
        </w:rPr>
      </w:pPr>
    </w:p>
    <w:p w14:paraId="18A7C12F" w14:textId="77777777" w:rsidR="00681FE8" w:rsidRPr="00EE3F68" w:rsidRDefault="00681FE8" w:rsidP="00681FE8">
      <w:pPr>
        <w:spacing w:line="276" w:lineRule="auto"/>
        <w:ind w:left="284"/>
        <w:jc w:val="both"/>
        <w:rPr>
          <w:rFonts w:ascii="Arial Narrow" w:hAnsi="Arial Narrow"/>
          <w:sz w:val="20"/>
          <w:szCs w:val="20"/>
        </w:rPr>
      </w:pPr>
    </w:p>
    <w:p w14:paraId="76AAF09A" w14:textId="77777777" w:rsidR="00681FE8" w:rsidRPr="00EE3F68" w:rsidRDefault="00681FE8" w:rsidP="00681FE8">
      <w:pPr>
        <w:rPr>
          <w:rFonts w:ascii="Arial Narrow" w:hAnsi="Arial Narrow" w:cs="Arial"/>
          <w:sz w:val="22"/>
          <w:szCs w:val="22"/>
        </w:rPr>
      </w:pPr>
      <w:r w:rsidRPr="00EE3F68">
        <w:rPr>
          <w:rFonts w:ascii="Arial Narrow" w:hAnsi="Arial Narrow" w:cs="Arial"/>
          <w:sz w:val="22"/>
          <w:szCs w:val="22"/>
        </w:rPr>
        <w:t xml:space="preserve">Datum: </w:t>
      </w:r>
    </w:p>
    <w:p w14:paraId="16DD3D8F" w14:textId="77777777" w:rsidR="00681FE8" w:rsidRPr="00EE3F68" w:rsidRDefault="00681FE8" w:rsidP="00681FE8">
      <w:pPr>
        <w:rPr>
          <w:rFonts w:ascii="Arial Narrow" w:hAnsi="Arial Narrow" w:cs="Arial"/>
          <w:sz w:val="22"/>
          <w:szCs w:val="22"/>
        </w:rPr>
      </w:pPr>
    </w:p>
    <w:p w14:paraId="408F42EF" w14:textId="77777777" w:rsidR="00681FE8" w:rsidRPr="00EE3F68" w:rsidRDefault="00681FE8" w:rsidP="00681FE8">
      <w:pPr>
        <w:rPr>
          <w:rFonts w:ascii="Arial Narrow" w:hAnsi="Arial Narrow" w:cs="Arial"/>
          <w:sz w:val="22"/>
          <w:szCs w:val="22"/>
        </w:rPr>
      </w:pPr>
      <w:r w:rsidRPr="00EE3F68">
        <w:rPr>
          <w:rFonts w:ascii="Arial Narrow" w:hAnsi="Arial Narrow" w:cs="Arial"/>
          <w:sz w:val="22"/>
          <w:szCs w:val="22"/>
        </w:rPr>
        <w:t>Žig in podpis zakonitega zastopnika/pooblaščene osebe ponudnika/</w:t>
      </w:r>
      <w:r w:rsidRPr="00EE3F68">
        <w:t xml:space="preserve"> </w:t>
      </w:r>
      <w:r w:rsidRPr="00EE3F68">
        <w:rPr>
          <w:rFonts w:ascii="Arial Narrow" w:hAnsi="Arial Narrow" w:cs="Arial"/>
          <w:sz w:val="22"/>
          <w:szCs w:val="22"/>
        </w:rPr>
        <w:t>partnerja v skupnem nastopu/podizvajalca:</w:t>
      </w:r>
    </w:p>
    <w:p w14:paraId="53079634" w14:textId="77777777" w:rsidR="00681FE8" w:rsidRPr="00EE3F68" w:rsidRDefault="00681FE8" w:rsidP="00681FE8">
      <w:pPr>
        <w:rPr>
          <w:rFonts w:ascii="Arial Narrow" w:hAnsi="Arial Narrow" w:cs="Arial"/>
          <w:sz w:val="22"/>
          <w:szCs w:val="22"/>
        </w:rPr>
      </w:pPr>
    </w:p>
    <w:p w14:paraId="651A1863" w14:textId="77777777" w:rsidR="00681FE8" w:rsidRPr="00EE3F68" w:rsidRDefault="00681FE8" w:rsidP="00681FE8">
      <w:pPr>
        <w:rPr>
          <w:rFonts w:ascii="Arial Narrow" w:hAnsi="Arial Narrow" w:cs="Arial"/>
          <w:sz w:val="22"/>
          <w:szCs w:val="22"/>
        </w:rPr>
      </w:pPr>
      <w:r w:rsidRPr="00EE3F68">
        <w:rPr>
          <w:rFonts w:ascii="Arial Narrow" w:hAnsi="Arial Narrow" w:cs="Arial"/>
          <w:sz w:val="22"/>
          <w:szCs w:val="22"/>
        </w:rPr>
        <w:t>______________________________________________________</w:t>
      </w:r>
    </w:p>
    <w:p w14:paraId="35268374" w14:textId="77777777" w:rsidR="00681FE8" w:rsidRPr="00EE3F68" w:rsidRDefault="00681FE8" w:rsidP="00681FE8">
      <w:pPr>
        <w:rPr>
          <w:rFonts w:ascii="Arial Narrow" w:hAnsi="Arial Narrow" w:cs="Arial"/>
        </w:rPr>
      </w:pPr>
    </w:p>
    <w:p w14:paraId="218DCBCA" w14:textId="77777777" w:rsidR="00681FE8" w:rsidRPr="00EE3F68" w:rsidRDefault="00681FE8" w:rsidP="00681FE8">
      <w:pPr>
        <w:jc w:val="both"/>
        <w:rPr>
          <w:rFonts w:ascii="Arial Narrow" w:hAnsi="Arial Narrow" w:cs="Arial"/>
          <w:b/>
        </w:rPr>
      </w:pPr>
    </w:p>
    <w:p w14:paraId="57CFC545" w14:textId="77777777" w:rsidR="00681FE8" w:rsidRPr="00EE3F68" w:rsidRDefault="00681FE8" w:rsidP="00681FE8">
      <w:pPr>
        <w:rPr>
          <w:rFonts w:ascii="Arial Narrow" w:hAnsi="Arial Narrow" w:cs="Arial"/>
          <w:b/>
          <w:sz w:val="22"/>
          <w:szCs w:val="22"/>
        </w:rPr>
      </w:pPr>
      <w:r w:rsidRPr="00EE3F68">
        <w:rPr>
          <w:rFonts w:ascii="Arial Narrow" w:hAnsi="Arial Narrow" w:cs="Arial"/>
          <w:b/>
          <w:sz w:val="22"/>
          <w:szCs w:val="22"/>
        </w:rPr>
        <w:br w:type="page"/>
      </w:r>
    </w:p>
    <w:p w14:paraId="58CFCD71" w14:textId="77777777" w:rsidR="00681FE8" w:rsidRPr="00EE3F68" w:rsidRDefault="00681FE8" w:rsidP="00681FE8">
      <w:pPr>
        <w:jc w:val="both"/>
        <w:rPr>
          <w:rFonts w:ascii="Arial Narrow" w:hAnsi="Arial Narrow" w:cs="Arial"/>
          <w:b/>
          <w:sz w:val="22"/>
          <w:szCs w:val="22"/>
        </w:rPr>
      </w:pPr>
    </w:p>
    <w:p w14:paraId="37095F0A" w14:textId="77777777" w:rsidR="00681FE8" w:rsidRPr="00EE3F68" w:rsidRDefault="00681FE8" w:rsidP="00681FE8">
      <w:pPr>
        <w:pBdr>
          <w:top w:val="single" w:sz="4" w:space="1" w:color="auto"/>
          <w:left w:val="single" w:sz="4" w:space="4" w:color="auto"/>
          <w:bottom w:val="single" w:sz="4" w:space="1" w:color="auto"/>
          <w:right w:val="single" w:sz="4" w:space="0" w:color="auto"/>
        </w:pBdr>
        <w:rPr>
          <w:rFonts w:ascii="Arial Narrow" w:hAnsi="Arial Narrow"/>
          <w:b/>
          <w:bCs/>
          <w:sz w:val="22"/>
          <w:szCs w:val="22"/>
        </w:rPr>
      </w:pPr>
      <w:r w:rsidRPr="00EE3F68">
        <w:rPr>
          <w:rFonts w:ascii="Arial Narrow" w:hAnsi="Arial Narrow"/>
          <w:b/>
          <w:bCs/>
          <w:sz w:val="22"/>
          <w:szCs w:val="22"/>
        </w:rPr>
        <w:t>VZOREC POGODBE</w:t>
      </w:r>
      <w:r w:rsidRPr="00EE3F68">
        <w:rPr>
          <w:rFonts w:ascii="Arial Narrow" w:hAnsi="Arial Narrow"/>
          <w:b/>
          <w:bCs/>
          <w:sz w:val="22"/>
          <w:szCs w:val="22"/>
        </w:rPr>
        <w:tab/>
      </w:r>
      <w:r w:rsidRPr="00EE3F68">
        <w:rPr>
          <w:rFonts w:ascii="Arial Narrow" w:hAnsi="Arial Narrow"/>
          <w:b/>
          <w:bCs/>
          <w:sz w:val="22"/>
          <w:szCs w:val="22"/>
        </w:rPr>
        <w:tab/>
      </w:r>
      <w:r w:rsidRPr="00EE3F68">
        <w:rPr>
          <w:rFonts w:ascii="Arial Narrow" w:hAnsi="Arial Narrow"/>
          <w:b/>
          <w:bCs/>
          <w:sz w:val="22"/>
          <w:szCs w:val="22"/>
        </w:rPr>
        <w:tab/>
      </w:r>
      <w:r w:rsidRPr="00EE3F68">
        <w:rPr>
          <w:rFonts w:ascii="Arial Narrow" w:hAnsi="Arial Narrow"/>
          <w:b/>
          <w:bCs/>
          <w:sz w:val="22"/>
          <w:szCs w:val="22"/>
        </w:rPr>
        <w:tab/>
      </w:r>
      <w:r w:rsidRPr="00EE3F68">
        <w:rPr>
          <w:rFonts w:ascii="Arial Narrow" w:hAnsi="Arial Narrow"/>
          <w:b/>
          <w:bCs/>
          <w:sz w:val="22"/>
          <w:szCs w:val="22"/>
        </w:rPr>
        <w:tab/>
      </w:r>
      <w:r w:rsidRPr="00EE3F68">
        <w:rPr>
          <w:rFonts w:ascii="Arial Narrow" w:hAnsi="Arial Narrow"/>
          <w:b/>
          <w:bCs/>
          <w:sz w:val="22"/>
          <w:szCs w:val="22"/>
        </w:rPr>
        <w:tab/>
      </w:r>
      <w:r w:rsidRPr="00EE3F68">
        <w:rPr>
          <w:rFonts w:ascii="Arial Narrow" w:hAnsi="Arial Narrow"/>
          <w:b/>
          <w:bCs/>
          <w:sz w:val="22"/>
          <w:szCs w:val="22"/>
        </w:rPr>
        <w:tab/>
      </w:r>
      <w:r w:rsidRPr="00EE3F68">
        <w:rPr>
          <w:rFonts w:ascii="Arial Narrow" w:hAnsi="Arial Narrow"/>
          <w:b/>
          <w:bCs/>
          <w:sz w:val="22"/>
          <w:szCs w:val="22"/>
        </w:rPr>
        <w:tab/>
      </w:r>
      <w:r w:rsidRPr="00EE3F68">
        <w:rPr>
          <w:rFonts w:ascii="Arial Narrow" w:hAnsi="Arial Narrow"/>
          <w:b/>
          <w:bCs/>
          <w:sz w:val="22"/>
          <w:szCs w:val="22"/>
        </w:rPr>
        <w:tab/>
        <w:t>Obrazec št. 6</w:t>
      </w:r>
    </w:p>
    <w:p w14:paraId="7D8FC730" w14:textId="77777777" w:rsidR="00681FE8" w:rsidRPr="00EE3F68" w:rsidRDefault="00681FE8" w:rsidP="00681FE8">
      <w:pPr>
        <w:jc w:val="both"/>
        <w:rPr>
          <w:rFonts w:ascii="Arial Narrow" w:hAnsi="Arial Narrow" w:cs="Arial"/>
          <w:b/>
          <w:bCs/>
          <w:sz w:val="22"/>
          <w:szCs w:val="22"/>
        </w:rPr>
      </w:pPr>
      <w:r w:rsidRPr="00EE3F68">
        <w:rPr>
          <w:rFonts w:ascii="Arial Narrow" w:hAnsi="Arial Narrow" w:cs="Arial"/>
          <w:b/>
          <w:bCs/>
          <w:sz w:val="22"/>
          <w:szCs w:val="22"/>
        </w:rPr>
        <w:t xml:space="preserve">Opozorilo: </w:t>
      </w:r>
    </w:p>
    <w:p w14:paraId="0FD9845C" w14:textId="77777777" w:rsidR="00681FE8" w:rsidRPr="00EE3F68" w:rsidRDefault="00681FE8" w:rsidP="00681FE8">
      <w:pPr>
        <w:jc w:val="both"/>
        <w:rPr>
          <w:rFonts w:ascii="Arial Narrow" w:hAnsi="Arial Narrow"/>
          <w:b/>
          <w:sz w:val="22"/>
          <w:szCs w:val="22"/>
        </w:rPr>
      </w:pPr>
      <w:r w:rsidRPr="00EE3F68">
        <w:rPr>
          <w:rFonts w:ascii="Arial Narrow" w:hAnsi="Arial Narrow" w:cs="Arial"/>
          <w:b/>
          <w:bCs/>
          <w:sz w:val="22"/>
          <w:szCs w:val="22"/>
        </w:rPr>
        <w:t>Ponudnik s podpisom celotne ponudbene dokumentacije</w:t>
      </w:r>
      <w:r w:rsidRPr="00EE3F68">
        <w:rPr>
          <w:rFonts w:ascii="Arial Narrow" w:hAnsi="Arial Narrow"/>
          <w:b/>
          <w:sz w:val="22"/>
          <w:szCs w:val="22"/>
        </w:rPr>
        <w:t xml:space="preserve">, oddane v e-JN sistem, potrjuje, da se strinja </w:t>
      </w:r>
      <w:r w:rsidRPr="00EE3F68">
        <w:rPr>
          <w:rFonts w:ascii="Arial Narrow" w:hAnsi="Arial Narrow" w:cs="Arial"/>
          <w:b/>
          <w:bCs/>
          <w:sz w:val="22"/>
          <w:szCs w:val="22"/>
        </w:rPr>
        <w:t>z vsebino pogodbe</w:t>
      </w:r>
      <w:r w:rsidRPr="00EE3F68">
        <w:rPr>
          <w:rFonts w:ascii="Arial Narrow" w:hAnsi="Arial Narrow"/>
          <w:b/>
          <w:sz w:val="22"/>
          <w:szCs w:val="22"/>
        </w:rPr>
        <w:t>. V kolikor ponudnik nastopa skupaj s podizvajalcem/i, izpolni tudi rubrike v 7. členu vzorca pogodbe.</w:t>
      </w:r>
    </w:p>
    <w:p w14:paraId="26B78415" w14:textId="77777777" w:rsidR="00681FE8" w:rsidRPr="00EE3F68" w:rsidRDefault="00681FE8" w:rsidP="00681FE8">
      <w:pPr>
        <w:jc w:val="center"/>
        <w:rPr>
          <w:rFonts w:ascii="Arial Narrow" w:hAnsi="Arial Narrow"/>
          <w:sz w:val="22"/>
          <w:szCs w:val="22"/>
        </w:rPr>
      </w:pPr>
    </w:p>
    <w:p w14:paraId="6952D81E" w14:textId="77777777" w:rsidR="00681FE8" w:rsidRPr="00EE3F68" w:rsidRDefault="00681FE8" w:rsidP="00681FE8">
      <w:pPr>
        <w:spacing w:line="276" w:lineRule="auto"/>
        <w:jc w:val="center"/>
        <w:rPr>
          <w:rFonts w:ascii="Arial Narrow" w:hAnsi="Arial Narrow"/>
          <w:b/>
          <w:sz w:val="22"/>
          <w:szCs w:val="22"/>
        </w:rPr>
      </w:pPr>
    </w:p>
    <w:tbl>
      <w:tblPr>
        <w:tblW w:w="0" w:type="auto"/>
        <w:tblLook w:val="04A0" w:firstRow="1" w:lastRow="0" w:firstColumn="1" w:lastColumn="0" w:noHBand="0" w:noVBand="1"/>
      </w:tblPr>
      <w:tblGrid>
        <w:gridCol w:w="2694"/>
        <w:gridCol w:w="6518"/>
      </w:tblGrid>
      <w:tr w:rsidR="00681FE8" w:rsidRPr="00EE3F68" w14:paraId="74AF49FB" w14:textId="77777777" w:rsidTr="009C1D56">
        <w:tc>
          <w:tcPr>
            <w:tcW w:w="2694" w:type="dxa"/>
            <w:hideMark/>
          </w:tcPr>
          <w:p w14:paraId="2A39E379"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b/>
                <w:sz w:val="22"/>
                <w:szCs w:val="22"/>
                <w:lang w:eastAsia="en-US"/>
              </w:rPr>
              <w:t>NAROČNIK:</w:t>
            </w:r>
          </w:p>
        </w:tc>
        <w:tc>
          <w:tcPr>
            <w:tcW w:w="6518" w:type="dxa"/>
            <w:hideMark/>
          </w:tcPr>
          <w:p w14:paraId="09D85401" w14:textId="77777777" w:rsidR="00681FE8" w:rsidRPr="00EE3F68" w:rsidRDefault="00681FE8" w:rsidP="009C1D56">
            <w:pPr>
              <w:spacing w:line="256" w:lineRule="auto"/>
              <w:rPr>
                <w:rFonts w:ascii="Arial Narrow" w:hAnsi="Arial Narrow"/>
                <w:b/>
                <w:sz w:val="22"/>
                <w:szCs w:val="22"/>
                <w:lang w:eastAsia="en-US"/>
              </w:rPr>
            </w:pPr>
            <w:r w:rsidRPr="00EE3F68">
              <w:rPr>
                <w:rFonts w:ascii="Arial Narrow" w:hAnsi="Arial Narrow"/>
                <w:b/>
                <w:sz w:val="22"/>
                <w:szCs w:val="22"/>
                <w:lang w:eastAsia="en-US"/>
              </w:rPr>
              <w:t>UNIVERZITETNI KLINIČNI CENTER LJUBLJANA</w:t>
            </w:r>
          </w:p>
          <w:p w14:paraId="4B1B62EF"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b/>
                <w:sz w:val="22"/>
                <w:szCs w:val="22"/>
                <w:lang w:eastAsia="en-US"/>
              </w:rPr>
              <w:t>Zaloška cesta 2, 1000 Ljubljana</w:t>
            </w:r>
          </w:p>
        </w:tc>
      </w:tr>
      <w:tr w:rsidR="00681FE8" w:rsidRPr="00EE3F68" w14:paraId="05898131" w14:textId="77777777" w:rsidTr="009C1D56">
        <w:tc>
          <w:tcPr>
            <w:tcW w:w="2694" w:type="dxa"/>
            <w:hideMark/>
          </w:tcPr>
          <w:p w14:paraId="03B61640"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ki ga zastopa:</w:t>
            </w:r>
          </w:p>
        </w:tc>
        <w:tc>
          <w:tcPr>
            <w:tcW w:w="6518" w:type="dxa"/>
            <w:hideMark/>
          </w:tcPr>
          <w:p w14:paraId="7B8056A9"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generalni direktor doc. dr. Marko Jug, dr. med.</w:t>
            </w:r>
          </w:p>
        </w:tc>
      </w:tr>
      <w:tr w:rsidR="00681FE8" w:rsidRPr="00EE3F68" w14:paraId="466EFF2F" w14:textId="77777777" w:rsidTr="009C1D56">
        <w:tc>
          <w:tcPr>
            <w:tcW w:w="2694" w:type="dxa"/>
            <w:hideMark/>
          </w:tcPr>
          <w:p w14:paraId="072DE894" w14:textId="77777777" w:rsidR="00681FE8" w:rsidRPr="00EE3F68" w:rsidRDefault="00681FE8" w:rsidP="009C1D56">
            <w:pPr>
              <w:spacing w:line="256" w:lineRule="auto"/>
              <w:rPr>
                <w:rFonts w:ascii="Arial Narrow" w:hAnsi="Arial Narrow"/>
                <w:sz w:val="22"/>
                <w:szCs w:val="22"/>
                <w:lang w:eastAsia="en-US"/>
              </w:rPr>
            </w:pPr>
            <w:proofErr w:type="spellStart"/>
            <w:r w:rsidRPr="00EE3F68">
              <w:rPr>
                <w:rFonts w:ascii="Arial Narrow" w:hAnsi="Arial Narrow"/>
                <w:sz w:val="22"/>
                <w:szCs w:val="22"/>
                <w:lang w:eastAsia="en-US"/>
              </w:rPr>
              <w:t>ident</w:t>
            </w:r>
            <w:proofErr w:type="spellEnd"/>
            <w:r w:rsidRPr="00EE3F68">
              <w:rPr>
                <w:rFonts w:ascii="Arial Narrow" w:hAnsi="Arial Narrow"/>
                <w:sz w:val="22"/>
                <w:szCs w:val="22"/>
                <w:lang w:eastAsia="en-US"/>
              </w:rPr>
              <w:t>. št. za DDV:</w:t>
            </w:r>
          </w:p>
        </w:tc>
        <w:tc>
          <w:tcPr>
            <w:tcW w:w="6518" w:type="dxa"/>
            <w:hideMark/>
          </w:tcPr>
          <w:p w14:paraId="07403CF4"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SI52111776</w:t>
            </w:r>
          </w:p>
        </w:tc>
      </w:tr>
      <w:tr w:rsidR="00681FE8" w:rsidRPr="00EE3F68" w14:paraId="424B2E5C" w14:textId="77777777" w:rsidTr="009C1D56">
        <w:tc>
          <w:tcPr>
            <w:tcW w:w="2694" w:type="dxa"/>
            <w:hideMark/>
          </w:tcPr>
          <w:p w14:paraId="2B407DCD"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matična številka:</w:t>
            </w:r>
          </w:p>
        </w:tc>
        <w:tc>
          <w:tcPr>
            <w:tcW w:w="6518" w:type="dxa"/>
            <w:hideMark/>
          </w:tcPr>
          <w:p w14:paraId="6426DF23"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5057272000</w:t>
            </w:r>
          </w:p>
        </w:tc>
      </w:tr>
      <w:tr w:rsidR="00681FE8" w:rsidRPr="00EE3F68" w14:paraId="69085844" w14:textId="77777777" w:rsidTr="009C1D56">
        <w:tc>
          <w:tcPr>
            <w:tcW w:w="2694" w:type="dxa"/>
          </w:tcPr>
          <w:p w14:paraId="593E67CC" w14:textId="77777777" w:rsidR="00681FE8" w:rsidRPr="00EE3F68" w:rsidRDefault="00681FE8" w:rsidP="009C1D56">
            <w:pPr>
              <w:spacing w:line="256" w:lineRule="auto"/>
              <w:rPr>
                <w:rFonts w:ascii="Arial Narrow" w:hAnsi="Arial Narrow"/>
                <w:sz w:val="22"/>
                <w:szCs w:val="22"/>
                <w:lang w:eastAsia="en-US"/>
              </w:rPr>
            </w:pPr>
          </w:p>
        </w:tc>
        <w:tc>
          <w:tcPr>
            <w:tcW w:w="6518" w:type="dxa"/>
            <w:hideMark/>
          </w:tcPr>
          <w:p w14:paraId="4A20D7EC"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(v nadaljevanju: naročnik)</w:t>
            </w:r>
          </w:p>
        </w:tc>
      </w:tr>
    </w:tbl>
    <w:p w14:paraId="002F1940" w14:textId="77777777" w:rsidR="00681FE8" w:rsidRPr="00EE3F68" w:rsidRDefault="00681FE8" w:rsidP="00681FE8">
      <w:pPr>
        <w:pStyle w:val="Odstavekseznama"/>
        <w:ind w:left="360"/>
        <w:rPr>
          <w:rFonts w:ascii="Arial Narrow" w:eastAsia="Calibri" w:hAnsi="Arial Narrow"/>
          <w:sz w:val="22"/>
          <w:szCs w:val="22"/>
          <w:lang w:eastAsia="en-US"/>
        </w:rPr>
      </w:pPr>
    </w:p>
    <w:p w14:paraId="29E858FC" w14:textId="77777777" w:rsidR="00681FE8" w:rsidRPr="00EE3F68" w:rsidRDefault="00681FE8" w:rsidP="00681FE8">
      <w:pPr>
        <w:pStyle w:val="Odstavekseznama"/>
        <w:ind w:left="360"/>
        <w:rPr>
          <w:rFonts w:ascii="Arial Narrow" w:hAnsi="Arial Narrow"/>
          <w:sz w:val="22"/>
          <w:szCs w:val="22"/>
        </w:rPr>
      </w:pPr>
      <w:r w:rsidRPr="00EE3F68">
        <w:rPr>
          <w:rFonts w:ascii="Arial Narrow" w:hAnsi="Arial Narrow"/>
          <w:sz w:val="22"/>
          <w:szCs w:val="22"/>
        </w:rPr>
        <w:t>in</w:t>
      </w:r>
    </w:p>
    <w:p w14:paraId="51AA7FE2" w14:textId="77777777" w:rsidR="00681FE8" w:rsidRPr="00EE3F68" w:rsidRDefault="00681FE8" w:rsidP="00681FE8">
      <w:pPr>
        <w:pStyle w:val="Odstavekseznama"/>
        <w:ind w:left="360"/>
        <w:rPr>
          <w:rFonts w:ascii="Arial Narrow" w:hAnsi="Arial Narrow"/>
          <w:sz w:val="22"/>
          <w:szCs w:val="22"/>
        </w:rPr>
      </w:pPr>
    </w:p>
    <w:tbl>
      <w:tblPr>
        <w:tblW w:w="0" w:type="auto"/>
        <w:tblLook w:val="04A0" w:firstRow="1" w:lastRow="0" w:firstColumn="1" w:lastColumn="0" w:noHBand="0" w:noVBand="1"/>
      </w:tblPr>
      <w:tblGrid>
        <w:gridCol w:w="2694"/>
        <w:gridCol w:w="6518"/>
      </w:tblGrid>
      <w:tr w:rsidR="00681FE8" w:rsidRPr="00EE3F68" w14:paraId="7A11FF58" w14:textId="77777777" w:rsidTr="009C1D56">
        <w:tc>
          <w:tcPr>
            <w:tcW w:w="2694" w:type="dxa"/>
            <w:hideMark/>
          </w:tcPr>
          <w:p w14:paraId="14F8DC24"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b/>
                <w:sz w:val="22"/>
                <w:szCs w:val="22"/>
                <w:lang w:eastAsia="en-US"/>
              </w:rPr>
              <w:t>DOBAVITELJ:</w:t>
            </w:r>
          </w:p>
        </w:tc>
        <w:tc>
          <w:tcPr>
            <w:tcW w:w="6518" w:type="dxa"/>
          </w:tcPr>
          <w:p w14:paraId="2A221F28" w14:textId="77777777" w:rsidR="00681FE8" w:rsidRPr="00EE3F68" w:rsidRDefault="00681FE8" w:rsidP="009C1D56">
            <w:pPr>
              <w:spacing w:line="256" w:lineRule="auto"/>
              <w:rPr>
                <w:rFonts w:ascii="Arial Narrow" w:hAnsi="Arial Narrow"/>
                <w:b/>
                <w:sz w:val="22"/>
                <w:szCs w:val="22"/>
                <w:lang w:eastAsia="en-US"/>
              </w:rPr>
            </w:pPr>
          </w:p>
        </w:tc>
      </w:tr>
      <w:tr w:rsidR="00681FE8" w:rsidRPr="00EE3F68" w14:paraId="0FB9D0A0" w14:textId="77777777" w:rsidTr="009C1D56">
        <w:tc>
          <w:tcPr>
            <w:tcW w:w="2694" w:type="dxa"/>
            <w:hideMark/>
          </w:tcPr>
          <w:p w14:paraId="1F7DCD8E"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ki ga zastopa:</w:t>
            </w:r>
          </w:p>
        </w:tc>
        <w:tc>
          <w:tcPr>
            <w:tcW w:w="6518" w:type="dxa"/>
          </w:tcPr>
          <w:p w14:paraId="38437A5B" w14:textId="77777777" w:rsidR="00681FE8" w:rsidRPr="00EE3F68" w:rsidRDefault="00681FE8" w:rsidP="009C1D56">
            <w:pPr>
              <w:spacing w:line="256" w:lineRule="auto"/>
              <w:rPr>
                <w:rFonts w:ascii="Arial Narrow" w:hAnsi="Arial Narrow"/>
                <w:sz w:val="22"/>
                <w:szCs w:val="22"/>
                <w:lang w:eastAsia="en-US"/>
              </w:rPr>
            </w:pPr>
          </w:p>
        </w:tc>
      </w:tr>
      <w:tr w:rsidR="00681FE8" w:rsidRPr="00EE3F68" w14:paraId="69DF2AC1" w14:textId="77777777" w:rsidTr="009C1D56">
        <w:tc>
          <w:tcPr>
            <w:tcW w:w="2694" w:type="dxa"/>
            <w:hideMark/>
          </w:tcPr>
          <w:p w14:paraId="66853C40" w14:textId="77777777" w:rsidR="00681FE8" w:rsidRPr="00EE3F68" w:rsidRDefault="00681FE8" w:rsidP="009C1D56">
            <w:pPr>
              <w:spacing w:line="256" w:lineRule="auto"/>
              <w:rPr>
                <w:rFonts w:ascii="Arial Narrow" w:hAnsi="Arial Narrow"/>
                <w:sz w:val="22"/>
                <w:szCs w:val="22"/>
                <w:lang w:eastAsia="en-US"/>
              </w:rPr>
            </w:pPr>
            <w:proofErr w:type="spellStart"/>
            <w:r w:rsidRPr="00EE3F68">
              <w:rPr>
                <w:rFonts w:ascii="Arial Narrow" w:hAnsi="Arial Narrow"/>
                <w:sz w:val="22"/>
                <w:szCs w:val="22"/>
                <w:lang w:eastAsia="en-US"/>
              </w:rPr>
              <w:t>ident</w:t>
            </w:r>
            <w:proofErr w:type="spellEnd"/>
            <w:r w:rsidRPr="00EE3F68">
              <w:rPr>
                <w:rFonts w:ascii="Arial Narrow" w:hAnsi="Arial Narrow"/>
                <w:sz w:val="22"/>
                <w:szCs w:val="22"/>
                <w:lang w:eastAsia="en-US"/>
              </w:rPr>
              <w:t>. št. za DDV:</w:t>
            </w:r>
          </w:p>
        </w:tc>
        <w:tc>
          <w:tcPr>
            <w:tcW w:w="6518" w:type="dxa"/>
          </w:tcPr>
          <w:p w14:paraId="206550F3" w14:textId="77777777" w:rsidR="00681FE8" w:rsidRPr="00EE3F68" w:rsidRDefault="00681FE8" w:rsidP="009C1D56">
            <w:pPr>
              <w:spacing w:line="256" w:lineRule="auto"/>
              <w:rPr>
                <w:rFonts w:ascii="Arial Narrow" w:hAnsi="Arial Narrow"/>
                <w:sz w:val="22"/>
                <w:szCs w:val="22"/>
                <w:lang w:eastAsia="en-US"/>
              </w:rPr>
            </w:pPr>
          </w:p>
        </w:tc>
      </w:tr>
      <w:tr w:rsidR="00681FE8" w:rsidRPr="00EE3F68" w14:paraId="016E6043" w14:textId="77777777" w:rsidTr="009C1D56">
        <w:tc>
          <w:tcPr>
            <w:tcW w:w="2694" w:type="dxa"/>
            <w:hideMark/>
          </w:tcPr>
          <w:p w14:paraId="31781BF6"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matična številka:</w:t>
            </w:r>
          </w:p>
        </w:tc>
        <w:tc>
          <w:tcPr>
            <w:tcW w:w="6518" w:type="dxa"/>
          </w:tcPr>
          <w:p w14:paraId="67D56AC8" w14:textId="77777777" w:rsidR="00681FE8" w:rsidRPr="00EE3F68" w:rsidRDefault="00681FE8" w:rsidP="009C1D56">
            <w:pPr>
              <w:spacing w:line="256" w:lineRule="auto"/>
              <w:rPr>
                <w:rFonts w:ascii="Arial Narrow" w:hAnsi="Arial Narrow"/>
                <w:sz w:val="22"/>
                <w:szCs w:val="22"/>
                <w:lang w:eastAsia="en-US"/>
              </w:rPr>
            </w:pPr>
          </w:p>
        </w:tc>
      </w:tr>
      <w:tr w:rsidR="00681FE8" w:rsidRPr="00EE3F68" w14:paraId="2DD2556A" w14:textId="77777777" w:rsidTr="009C1D56">
        <w:tc>
          <w:tcPr>
            <w:tcW w:w="2694" w:type="dxa"/>
          </w:tcPr>
          <w:p w14:paraId="026FA982" w14:textId="77777777" w:rsidR="00681FE8" w:rsidRPr="00EE3F68" w:rsidRDefault="00681FE8" w:rsidP="009C1D56">
            <w:pPr>
              <w:spacing w:line="256" w:lineRule="auto"/>
              <w:rPr>
                <w:rFonts w:ascii="Arial Narrow" w:hAnsi="Arial Narrow"/>
                <w:sz w:val="22"/>
                <w:szCs w:val="22"/>
                <w:lang w:eastAsia="en-US"/>
              </w:rPr>
            </w:pPr>
          </w:p>
        </w:tc>
        <w:tc>
          <w:tcPr>
            <w:tcW w:w="6518" w:type="dxa"/>
            <w:hideMark/>
          </w:tcPr>
          <w:p w14:paraId="10C6986D" w14:textId="77777777" w:rsidR="00681FE8" w:rsidRPr="00EE3F68" w:rsidRDefault="00681FE8" w:rsidP="009C1D56">
            <w:pPr>
              <w:spacing w:line="256" w:lineRule="auto"/>
              <w:rPr>
                <w:rFonts w:ascii="Arial Narrow" w:hAnsi="Arial Narrow"/>
                <w:sz w:val="22"/>
                <w:szCs w:val="22"/>
                <w:lang w:eastAsia="en-US"/>
              </w:rPr>
            </w:pPr>
            <w:r w:rsidRPr="00EE3F68">
              <w:rPr>
                <w:rFonts w:ascii="Arial Narrow" w:hAnsi="Arial Narrow"/>
                <w:sz w:val="22"/>
                <w:szCs w:val="22"/>
                <w:lang w:eastAsia="en-US"/>
              </w:rPr>
              <w:t>(v nadaljevanju: dobavitelj ali izvajalec)</w:t>
            </w:r>
          </w:p>
        </w:tc>
      </w:tr>
    </w:tbl>
    <w:p w14:paraId="79239D75" w14:textId="77777777" w:rsidR="00681FE8" w:rsidRPr="00EE3F68" w:rsidRDefault="00681FE8" w:rsidP="00681FE8">
      <w:pPr>
        <w:rPr>
          <w:rFonts w:ascii="Arial Narrow" w:hAnsi="Arial Narrow"/>
          <w:sz w:val="22"/>
          <w:szCs w:val="22"/>
        </w:rPr>
      </w:pPr>
    </w:p>
    <w:p w14:paraId="665C80CF" w14:textId="77777777" w:rsidR="00681FE8" w:rsidRPr="00EE3F68" w:rsidRDefault="00681FE8" w:rsidP="00681FE8">
      <w:pPr>
        <w:rPr>
          <w:rFonts w:ascii="Arial Narrow" w:hAnsi="Arial Narrow"/>
          <w:sz w:val="22"/>
          <w:szCs w:val="22"/>
        </w:rPr>
      </w:pPr>
      <w:r w:rsidRPr="00EE3F68">
        <w:rPr>
          <w:rFonts w:ascii="Arial Narrow" w:hAnsi="Arial Narrow"/>
          <w:sz w:val="22"/>
          <w:szCs w:val="22"/>
        </w:rPr>
        <w:t>(v nadaljevanju oba skupaj tudi: pogodbeni stranki ali stranki sporazuma)</w:t>
      </w:r>
    </w:p>
    <w:p w14:paraId="05C66BA1" w14:textId="77777777" w:rsidR="00681FE8" w:rsidRPr="00EE3F68" w:rsidRDefault="00681FE8" w:rsidP="00681FE8">
      <w:pPr>
        <w:rPr>
          <w:rFonts w:ascii="Arial Narrow" w:hAnsi="Arial Narrow"/>
          <w:sz w:val="22"/>
          <w:szCs w:val="22"/>
        </w:rPr>
      </w:pPr>
    </w:p>
    <w:p w14:paraId="281BBE94" w14:textId="77777777" w:rsidR="00681FE8" w:rsidRPr="00EE3F68" w:rsidRDefault="00681FE8" w:rsidP="00681FE8">
      <w:pPr>
        <w:rPr>
          <w:rFonts w:ascii="Arial Narrow" w:hAnsi="Arial Narrow"/>
          <w:sz w:val="22"/>
          <w:szCs w:val="22"/>
        </w:rPr>
      </w:pPr>
      <w:r w:rsidRPr="00EE3F68">
        <w:rPr>
          <w:rFonts w:ascii="Arial Narrow" w:hAnsi="Arial Narrow"/>
          <w:sz w:val="22"/>
          <w:szCs w:val="22"/>
        </w:rPr>
        <w:t xml:space="preserve">sklepata pogodbo oz. okvirni sporazum </w:t>
      </w:r>
    </w:p>
    <w:p w14:paraId="4B6B0B5B" w14:textId="77777777" w:rsidR="00681FE8" w:rsidRPr="00EE3F68" w:rsidRDefault="00681FE8" w:rsidP="00681FE8">
      <w:pPr>
        <w:rPr>
          <w:rFonts w:ascii="Arial Narrow" w:hAnsi="Arial Narrow"/>
          <w:sz w:val="22"/>
          <w:szCs w:val="22"/>
        </w:rPr>
      </w:pPr>
    </w:p>
    <w:p w14:paraId="649F88DC" w14:textId="77777777" w:rsidR="00681FE8" w:rsidRPr="00EE3F68" w:rsidRDefault="00681FE8" w:rsidP="00681FE8">
      <w:pPr>
        <w:rPr>
          <w:rFonts w:ascii="Arial Narrow" w:hAnsi="Arial Narrow"/>
          <w:sz w:val="22"/>
          <w:szCs w:val="22"/>
        </w:rPr>
      </w:pPr>
    </w:p>
    <w:p w14:paraId="575241DA" w14:textId="77777777" w:rsidR="00681FE8" w:rsidRPr="00EE3F68" w:rsidRDefault="00681FE8" w:rsidP="00681FE8">
      <w:pPr>
        <w:jc w:val="center"/>
        <w:rPr>
          <w:rFonts w:ascii="Arial Narrow" w:hAnsi="Arial Narrow"/>
          <w:b/>
          <w:caps/>
          <w:sz w:val="22"/>
          <w:szCs w:val="22"/>
        </w:rPr>
      </w:pPr>
      <w:r w:rsidRPr="00EE3F68">
        <w:rPr>
          <w:rFonts w:ascii="Arial Narrow" w:hAnsi="Arial Narrow"/>
          <w:b/>
          <w:caps/>
          <w:sz w:val="22"/>
          <w:szCs w:val="22"/>
        </w:rPr>
        <w:t>za nakup ZDRAVIL NA RECEPT</w:t>
      </w:r>
    </w:p>
    <w:p w14:paraId="09B5318C" w14:textId="77777777" w:rsidR="00681FE8" w:rsidRPr="00EE3F68" w:rsidRDefault="00681FE8" w:rsidP="00681FE8">
      <w:pPr>
        <w:jc w:val="center"/>
        <w:rPr>
          <w:rFonts w:ascii="Arial Narrow" w:hAnsi="Arial Narrow"/>
          <w:b/>
          <w:caps/>
          <w:sz w:val="22"/>
          <w:szCs w:val="22"/>
        </w:rPr>
      </w:pPr>
      <w:r w:rsidRPr="00EE3F68">
        <w:rPr>
          <w:rFonts w:ascii="Arial Narrow" w:hAnsi="Arial Narrow"/>
          <w:b/>
          <w:caps/>
          <w:sz w:val="22"/>
          <w:szCs w:val="22"/>
        </w:rPr>
        <w:t>ZA POTREBE ZUNANJE LEKARNE DR. PETRA DRŽAJA UKC ljubljana</w:t>
      </w:r>
    </w:p>
    <w:p w14:paraId="073A8A2D" w14:textId="77777777" w:rsidR="00681FE8" w:rsidRPr="00EE3F68" w:rsidRDefault="00681FE8" w:rsidP="00681FE8">
      <w:pPr>
        <w:rPr>
          <w:rFonts w:ascii="Arial Narrow" w:hAnsi="Arial Narrow"/>
          <w:sz w:val="22"/>
          <w:szCs w:val="22"/>
        </w:rPr>
      </w:pPr>
    </w:p>
    <w:p w14:paraId="6BD38A4E" w14:textId="77777777" w:rsidR="00681FE8" w:rsidRPr="00EE3F68" w:rsidRDefault="00681FE8" w:rsidP="00681FE8">
      <w:pPr>
        <w:jc w:val="center"/>
        <w:rPr>
          <w:rFonts w:ascii="Arial Narrow" w:hAnsi="Arial Narrow"/>
          <w:b/>
          <w:sz w:val="22"/>
          <w:szCs w:val="22"/>
        </w:rPr>
      </w:pPr>
      <w:r w:rsidRPr="00EE3F68">
        <w:rPr>
          <w:rFonts w:ascii="Arial Narrow" w:hAnsi="Arial Narrow"/>
          <w:b/>
          <w:sz w:val="22"/>
          <w:szCs w:val="22"/>
        </w:rPr>
        <w:t>(v nadaljevanju: pogodba)</w:t>
      </w:r>
    </w:p>
    <w:p w14:paraId="2D6DC7C0" w14:textId="77777777" w:rsidR="00681FE8" w:rsidRPr="00EE3F68" w:rsidRDefault="00681FE8" w:rsidP="00681FE8">
      <w:pPr>
        <w:jc w:val="center"/>
        <w:rPr>
          <w:rFonts w:ascii="Arial Narrow" w:hAnsi="Arial Narrow"/>
          <w:b/>
          <w:sz w:val="22"/>
          <w:szCs w:val="22"/>
        </w:rPr>
      </w:pPr>
    </w:p>
    <w:p w14:paraId="6794DC80" w14:textId="77777777" w:rsidR="00681FE8" w:rsidRPr="00EE3F68" w:rsidRDefault="00681FE8" w:rsidP="00681FE8">
      <w:pPr>
        <w:jc w:val="center"/>
        <w:rPr>
          <w:rFonts w:ascii="Arial Narrow" w:hAnsi="Arial Narrow" w:cs="Arial"/>
          <w:b/>
          <w:sz w:val="22"/>
          <w:szCs w:val="22"/>
        </w:rPr>
      </w:pPr>
    </w:p>
    <w:p w14:paraId="54DC0CD7" w14:textId="77777777" w:rsidR="00681FE8" w:rsidRPr="00EE3F68" w:rsidRDefault="00681FE8" w:rsidP="00681FE8">
      <w:pPr>
        <w:jc w:val="center"/>
        <w:rPr>
          <w:rFonts w:ascii="Arial Narrow" w:hAnsi="Arial Narrow" w:cs="Arial"/>
          <w:b/>
          <w:sz w:val="22"/>
          <w:szCs w:val="22"/>
        </w:rPr>
      </w:pPr>
    </w:p>
    <w:p w14:paraId="18E574FE" w14:textId="77777777" w:rsidR="00681FE8" w:rsidRPr="00EE3F68" w:rsidRDefault="00681FE8" w:rsidP="00681FE8">
      <w:pPr>
        <w:rPr>
          <w:rFonts w:ascii="Arial Narrow" w:hAnsi="Arial Narrow"/>
          <w:b/>
          <w:sz w:val="22"/>
          <w:szCs w:val="22"/>
        </w:rPr>
      </w:pPr>
      <w:bookmarkStart w:id="7" w:name="_Hlk128040666"/>
      <w:r w:rsidRPr="00EE3F68">
        <w:rPr>
          <w:rFonts w:ascii="Arial Narrow" w:hAnsi="Arial Narrow"/>
          <w:b/>
          <w:sz w:val="22"/>
          <w:szCs w:val="22"/>
        </w:rPr>
        <w:t>UVODNE UGOTOVITVE</w:t>
      </w:r>
    </w:p>
    <w:bookmarkEnd w:id="7"/>
    <w:p w14:paraId="35C5E26E" w14:textId="77777777" w:rsidR="00681FE8" w:rsidRPr="00EE3F68" w:rsidRDefault="00681FE8" w:rsidP="00681FE8">
      <w:pPr>
        <w:rPr>
          <w:rFonts w:ascii="Arial Narrow" w:hAnsi="Arial Narrow"/>
          <w:sz w:val="22"/>
          <w:szCs w:val="22"/>
        </w:rPr>
      </w:pPr>
    </w:p>
    <w:p w14:paraId="038C6B9C" w14:textId="77777777" w:rsidR="00681FE8" w:rsidRPr="00EE3F68" w:rsidRDefault="00681FE8" w:rsidP="00681FE8">
      <w:pPr>
        <w:jc w:val="both"/>
        <w:rPr>
          <w:rFonts w:ascii="Arial Narrow" w:hAnsi="Arial Narrow"/>
          <w:sz w:val="22"/>
          <w:szCs w:val="22"/>
        </w:rPr>
      </w:pPr>
      <w:bookmarkStart w:id="8" w:name="_Hlk126836272"/>
      <w:r w:rsidRPr="00EE3F68">
        <w:rPr>
          <w:rFonts w:ascii="Arial Narrow" w:hAnsi="Arial Narrow"/>
          <w:sz w:val="22"/>
          <w:szCs w:val="22"/>
        </w:rPr>
        <w:t>Pogodbeni stranki uvodoma ugotavljata, da je naročnik pred podpisom te pogodbe pravnomočno izvedel javno naročilo JN  ………………/2023 -B01 z dne ………..…….., ki je tudi podlaga za sklenitev te pogodbe.</w:t>
      </w:r>
    </w:p>
    <w:p w14:paraId="3D08E463" w14:textId="77777777" w:rsidR="00681FE8" w:rsidRPr="00EE3F68" w:rsidRDefault="00681FE8" w:rsidP="00681FE8">
      <w:pPr>
        <w:rPr>
          <w:rFonts w:ascii="Arial Narrow" w:hAnsi="Arial Narrow"/>
          <w:sz w:val="22"/>
          <w:szCs w:val="22"/>
        </w:rPr>
      </w:pPr>
    </w:p>
    <w:p w14:paraId="192E83F5" w14:textId="77777777" w:rsidR="00681FE8" w:rsidRPr="00EE3F68" w:rsidRDefault="00681FE8" w:rsidP="00681FE8">
      <w:pPr>
        <w:rPr>
          <w:rFonts w:ascii="Arial Narrow" w:hAnsi="Arial Narrow"/>
          <w:sz w:val="22"/>
          <w:szCs w:val="22"/>
        </w:rPr>
      </w:pPr>
    </w:p>
    <w:p w14:paraId="28890740" w14:textId="77777777" w:rsidR="00681FE8" w:rsidRPr="00EE3F68" w:rsidRDefault="00681FE8" w:rsidP="00681FE8">
      <w:pPr>
        <w:rPr>
          <w:rFonts w:ascii="Arial Narrow" w:hAnsi="Arial Narrow"/>
          <w:b/>
          <w:sz w:val="22"/>
          <w:szCs w:val="22"/>
        </w:rPr>
      </w:pPr>
      <w:r w:rsidRPr="00EE3F68">
        <w:rPr>
          <w:rFonts w:ascii="Arial Narrow" w:hAnsi="Arial Narrow"/>
          <w:b/>
          <w:sz w:val="22"/>
          <w:szCs w:val="22"/>
        </w:rPr>
        <w:t>PREDMET POGODBE</w:t>
      </w:r>
    </w:p>
    <w:p w14:paraId="2BE7F366" w14:textId="77777777" w:rsidR="00681FE8" w:rsidRPr="00EE3F68" w:rsidRDefault="00681FE8" w:rsidP="00681FE8">
      <w:pPr>
        <w:jc w:val="center"/>
        <w:rPr>
          <w:rFonts w:ascii="Arial Narrow" w:hAnsi="Arial Narrow"/>
          <w:sz w:val="22"/>
          <w:szCs w:val="22"/>
        </w:rPr>
      </w:pPr>
    </w:p>
    <w:p w14:paraId="7C715F07"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24577A9E" w14:textId="77777777" w:rsidR="00681FE8" w:rsidRPr="00EE3F68" w:rsidRDefault="00681FE8" w:rsidP="00681FE8">
      <w:pPr>
        <w:tabs>
          <w:tab w:val="left" w:pos="993"/>
          <w:tab w:val="left" w:pos="1560"/>
        </w:tabs>
        <w:ind w:left="1440"/>
        <w:jc w:val="both"/>
        <w:rPr>
          <w:rFonts w:ascii="Arial Narrow" w:hAnsi="Arial Narrow"/>
          <w:b/>
          <w:sz w:val="22"/>
          <w:szCs w:val="22"/>
        </w:rPr>
      </w:pPr>
    </w:p>
    <w:p w14:paraId="4B07C89A"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Predmet te pogodbe je sukcesivna dobava zdravil na recept (v nadaljevanju blago) za potrebe naročnika v skladu s strokovnimi zahtevami iz dokumentacije v zvezi z oddajo javnega naročila (v nadaljevanju tudi: razpisna dokumentacija) in ponudbo dobavitelja št. ________ z dne __________ (v nadaljevanju: ponudba) ter je sklenjena za naslednje sklope _______________(v nadaljevanju: blago).</w:t>
      </w:r>
    </w:p>
    <w:p w14:paraId="04A7A78C" w14:textId="77777777" w:rsidR="00681FE8" w:rsidRPr="00EE3F68" w:rsidRDefault="00681FE8" w:rsidP="00681FE8">
      <w:pPr>
        <w:tabs>
          <w:tab w:val="left" w:pos="993"/>
          <w:tab w:val="left" w:pos="1560"/>
        </w:tabs>
        <w:jc w:val="both"/>
        <w:rPr>
          <w:rFonts w:ascii="Arial Narrow" w:hAnsi="Arial Narrow"/>
          <w:sz w:val="22"/>
          <w:szCs w:val="22"/>
        </w:rPr>
      </w:pPr>
    </w:p>
    <w:p w14:paraId="2ED3530B" w14:textId="77777777" w:rsidR="00681FE8" w:rsidRPr="00EE3F68" w:rsidRDefault="00681FE8" w:rsidP="00681FE8">
      <w:pPr>
        <w:tabs>
          <w:tab w:val="left" w:pos="993"/>
          <w:tab w:val="left" w:pos="1560"/>
        </w:tabs>
        <w:jc w:val="both"/>
        <w:rPr>
          <w:rFonts w:ascii="Arial Narrow" w:hAnsi="Arial Narrow"/>
          <w:sz w:val="22"/>
          <w:szCs w:val="22"/>
        </w:rPr>
      </w:pPr>
    </w:p>
    <w:p w14:paraId="7C2594C6"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48C97095" w14:textId="77777777" w:rsidR="00681FE8" w:rsidRPr="00EE3F68" w:rsidRDefault="00681FE8" w:rsidP="00681FE8">
      <w:pPr>
        <w:tabs>
          <w:tab w:val="left" w:pos="993"/>
          <w:tab w:val="left" w:pos="1560"/>
        </w:tabs>
        <w:ind w:left="360"/>
        <w:jc w:val="both"/>
        <w:rPr>
          <w:rFonts w:ascii="Arial Narrow" w:hAnsi="Arial Narrow"/>
          <w:b/>
          <w:sz w:val="22"/>
          <w:szCs w:val="22"/>
        </w:rPr>
      </w:pPr>
    </w:p>
    <w:p w14:paraId="72F0D952" w14:textId="77777777" w:rsidR="00681FE8" w:rsidRPr="00EE3F68" w:rsidRDefault="00681FE8" w:rsidP="00681FE8">
      <w:pPr>
        <w:pStyle w:val="Telobesedila"/>
        <w:jc w:val="both"/>
        <w:rPr>
          <w:rFonts w:ascii="Arial Narrow" w:hAnsi="Arial Narrow"/>
          <w:spacing w:val="-6"/>
          <w:kern w:val="20"/>
          <w:sz w:val="22"/>
          <w:szCs w:val="22"/>
        </w:rPr>
      </w:pPr>
      <w:r w:rsidRPr="00EE3F68">
        <w:rPr>
          <w:rFonts w:ascii="Arial Narrow" w:hAnsi="Arial Narrow"/>
          <w:spacing w:val="-6"/>
          <w:kern w:val="20"/>
          <w:sz w:val="22"/>
          <w:szCs w:val="22"/>
        </w:rPr>
        <w:t>Specifikacija predmeta pogodbe s cenikom in okvirnimi letnimi količinami je navedena v Prilogi 1 – Specifikacija predmeta pogodbe s cenikom (v nadaljevanju tudi: predračun), ki je sestavni del te pogodbe.</w:t>
      </w:r>
    </w:p>
    <w:p w14:paraId="1CCE0CC9" w14:textId="77777777" w:rsidR="00681FE8" w:rsidRPr="00EE3F68" w:rsidRDefault="00681FE8" w:rsidP="00681FE8">
      <w:pPr>
        <w:pStyle w:val="Telobesedila"/>
        <w:jc w:val="both"/>
        <w:rPr>
          <w:rFonts w:ascii="Arial Narrow" w:hAnsi="Arial Narrow"/>
          <w:spacing w:val="-6"/>
          <w:kern w:val="20"/>
          <w:sz w:val="22"/>
          <w:szCs w:val="22"/>
        </w:rPr>
      </w:pPr>
      <w:r w:rsidRPr="00EE3F68">
        <w:rPr>
          <w:rFonts w:ascii="Arial Narrow" w:hAnsi="Arial Narrow"/>
          <w:spacing w:val="-6"/>
          <w:kern w:val="20"/>
          <w:sz w:val="22"/>
          <w:szCs w:val="22"/>
        </w:rPr>
        <w:lastRenderedPageBreak/>
        <w:t xml:space="preserve">Količino bosta pogodbeni stranki dogovorili za vsako dobavo posebej. Naročnik naroča blago z naročilnico, poslano po e-pošti ali elektronsko. </w:t>
      </w:r>
    </w:p>
    <w:p w14:paraId="27CD4760" w14:textId="77777777" w:rsidR="00681FE8" w:rsidRPr="00EE3F68" w:rsidRDefault="00681FE8" w:rsidP="00681FE8">
      <w:pPr>
        <w:pStyle w:val="Telobesedila"/>
        <w:jc w:val="both"/>
        <w:rPr>
          <w:rFonts w:ascii="Arial Narrow" w:hAnsi="Arial Narrow"/>
          <w:spacing w:val="-6"/>
          <w:kern w:val="20"/>
          <w:sz w:val="22"/>
          <w:szCs w:val="22"/>
        </w:rPr>
      </w:pPr>
    </w:p>
    <w:p w14:paraId="0937E4E0" w14:textId="77777777" w:rsidR="00681FE8" w:rsidRPr="00EE3F68" w:rsidRDefault="00681FE8" w:rsidP="00681FE8">
      <w:pPr>
        <w:pStyle w:val="Telobesedila"/>
        <w:jc w:val="both"/>
        <w:rPr>
          <w:rFonts w:ascii="Arial Narrow" w:hAnsi="Arial Narrow"/>
          <w:spacing w:val="-6"/>
          <w:kern w:val="20"/>
          <w:sz w:val="22"/>
          <w:szCs w:val="22"/>
        </w:rPr>
      </w:pPr>
      <w:r w:rsidRPr="00EE3F68">
        <w:rPr>
          <w:rFonts w:ascii="Arial Narrow" w:hAnsi="Arial Narrow"/>
          <w:spacing w:val="-6"/>
          <w:kern w:val="20"/>
          <w:sz w:val="22"/>
          <w:szCs w:val="22"/>
        </w:rPr>
        <w:t>Pogodbeni stranki sta soglasni, da so količine blaga iz predračuna oziroma ponudbe dobavitelja okvirne in da bo naročnik v času trajanja te pogodbe, naročal le tisto blago iz predračuna oziroma ponudbe dobavitelja, ki jih/ga bo dejansko potreboval (naročnik ocenjuje morebitno povečanje količine blaga iz predračuna v višini do 30 odstotkov okvirne skupne vrednosti pogodbe). Naročnik se ne zavezuje k nakupu vseh količin blaga, predvidenih v predračunu oziroma ponudbi dobavitelja. Dobavitelj izrecno soglaša in izjavlja, da je z navedenim dejstvom seznanjen in nima pravice do uveljavljanja odškodnine ali stroškov v primeru, da naročnik tekom trajanja pogodbe naroči manjši obseg od predvidenega. Dobavitelj nima pravice do kakršnihkoli zahtevkov iz naslova neoddanega dela javnega naročila.</w:t>
      </w:r>
    </w:p>
    <w:p w14:paraId="4054254A" w14:textId="77777777" w:rsidR="00681FE8" w:rsidRPr="00EE3F68" w:rsidRDefault="00681FE8" w:rsidP="00681FE8">
      <w:pPr>
        <w:pStyle w:val="Telobesedila"/>
        <w:jc w:val="both"/>
        <w:rPr>
          <w:rFonts w:ascii="Arial Narrow" w:hAnsi="Arial Narrow"/>
          <w:spacing w:val="-6"/>
          <w:kern w:val="20"/>
          <w:sz w:val="22"/>
          <w:szCs w:val="22"/>
        </w:rPr>
      </w:pPr>
    </w:p>
    <w:p w14:paraId="77275F65" w14:textId="77777777" w:rsidR="00681FE8" w:rsidRPr="00EE3F68" w:rsidRDefault="00681FE8" w:rsidP="00681FE8">
      <w:pPr>
        <w:pStyle w:val="Telobesedila3"/>
        <w:tabs>
          <w:tab w:val="left" w:pos="993"/>
          <w:tab w:val="left" w:pos="1560"/>
        </w:tabs>
        <w:jc w:val="both"/>
        <w:rPr>
          <w:rFonts w:ascii="Arial Narrow" w:hAnsi="Arial Narrow"/>
          <w:sz w:val="22"/>
          <w:szCs w:val="22"/>
        </w:rPr>
      </w:pPr>
      <w:r w:rsidRPr="00EE3F68">
        <w:rPr>
          <w:rFonts w:ascii="Arial Narrow" w:hAnsi="Arial Narrow"/>
          <w:sz w:val="22"/>
          <w:szCs w:val="22"/>
        </w:rPr>
        <w:t xml:space="preserve">Naročnik </w:t>
      </w:r>
      <w:r w:rsidRPr="00EE3F68">
        <w:rPr>
          <w:rFonts w:ascii="Arial Narrow" w:hAnsi="Arial Narrow"/>
          <w:sz w:val="22"/>
          <w:szCs w:val="22"/>
          <w:lang w:val="sl-SI"/>
        </w:rPr>
        <w:t xml:space="preserve">bo blago po tej pogodbi naročal sukcesivno, predvidoma </w:t>
      </w:r>
      <w:r w:rsidRPr="00EE3F68">
        <w:rPr>
          <w:rFonts w:ascii="Arial Narrow" w:hAnsi="Arial Narrow"/>
          <w:sz w:val="22"/>
          <w:szCs w:val="22"/>
        </w:rPr>
        <w:t>v okvirnih količinah 1</w:t>
      </w:r>
      <w:r w:rsidRPr="00EE3F68">
        <w:rPr>
          <w:rFonts w:ascii="Arial Narrow" w:hAnsi="Arial Narrow"/>
          <w:sz w:val="22"/>
          <w:szCs w:val="22"/>
          <w:lang w:val="sl-SI"/>
        </w:rPr>
        <w:t xml:space="preserve">/24 predvidene pogodbene </w:t>
      </w:r>
      <w:r w:rsidRPr="00EE3F68">
        <w:rPr>
          <w:rFonts w:ascii="Arial Narrow" w:hAnsi="Arial Narrow"/>
          <w:sz w:val="22"/>
          <w:szCs w:val="22"/>
        </w:rPr>
        <w:t>količin</w:t>
      </w:r>
      <w:r w:rsidRPr="00EE3F68">
        <w:rPr>
          <w:rFonts w:ascii="Arial Narrow" w:hAnsi="Arial Narrow"/>
          <w:sz w:val="22"/>
          <w:szCs w:val="22"/>
          <w:lang w:val="sl-SI"/>
        </w:rPr>
        <w:t>e mesečno.</w:t>
      </w:r>
    </w:p>
    <w:p w14:paraId="3C83ABE3" w14:textId="77777777" w:rsidR="00681FE8" w:rsidRPr="00EE3F68" w:rsidRDefault="00681FE8" w:rsidP="00681FE8">
      <w:pPr>
        <w:pStyle w:val="Telobesedila"/>
        <w:jc w:val="both"/>
        <w:rPr>
          <w:rFonts w:ascii="Arial Narrow" w:hAnsi="Arial Narrow"/>
          <w:spacing w:val="-6"/>
          <w:kern w:val="20"/>
          <w:sz w:val="22"/>
          <w:szCs w:val="22"/>
        </w:rPr>
      </w:pPr>
    </w:p>
    <w:p w14:paraId="22660998" w14:textId="77777777" w:rsidR="00681FE8" w:rsidRPr="00EE3F68" w:rsidRDefault="00681FE8" w:rsidP="00681FE8">
      <w:pPr>
        <w:pStyle w:val="Telobesedila"/>
        <w:jc w:val="both"/>
        <w:rPr>
          <w:rFonts w:ascii="Arial Narrow" w:hAnsi="Arial Narrow"/>
          <w:b/>
          <w:bCs/>
          <w:spacing w:val="-6"/>
          <w:kern w:val="20"/>
          <w:sz w:val="22"/>
          <w:szCs w:val="22"/>
        </w:rPr>
      </w:pPr>
      <w:r w:rsidRPr="00EE3F68">
        <w:rPr>
          <w:rFonts w:ascii="Arial Narrow" w:hAnsi="Arial Narrow"/>
          <w:b/>
          <w:bCs/>
          <w:spacing w:val="-6"/>
          <w:kern w:val="20"/>
          <w:sz w:val="22"/>
          <w:szCs w:val="22"/>
        </w:rPr>
        <w:t xml:space="preserve">VREDNOST POGODBE IN CENE </w:t>
      </w:r>
    </w:p>
    <w:p w14:paraId="3F8AD5CC"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4C38DB2F" w14:textId="77777777" w:rsidR="00681FE8" w:rsidRPr="00EE3F68" w:rsidRDefault="00681FE8" w:rsidP="00681FE8">
      <w:pPr>
        <w:tabs>
          <w:tab w:val="left" w:pos="993"/>
          <w:tab w:val="left" w:pos="1560"/>
        </w:tabs>
        <w:jc w:val="both"/>
        <w:rPr>
          <w:rFonts w:ascii="Arial Narrow" w:hAnsi="Arial Narrow"/>
          <w:b/>
          <w:sz w:val="22"/>
          <w:szCs w:val="22"/>
        </w:rPr>
      </w:pPr>
    </w:p>
    <w:p w14:paraId="3C3D7F61"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Predvidna pogodbena vrednost za dve (2) leti  znaša __________________ EUR brez DDV, oziroma ________________ EUR z DDV.</w:t>
      </w:r>
    </w:p>
    <w:p w14:paraId="1E4C75E5" w14:textId="77777777" w:rsidR="00681FE8" w:rsidRPr="00EE3F68" w:rsidRDefault="00681FE8" w:rsidP="00681FE8">
      <w:pPr>
        <w:pStyle w:val="Telobesedila"/>
        <w:jc w:val="both"/>
        <w:rPr>
          <w:rFonts w:ascii="Arial Narrow" w:hAnsi="Arial Narrow"/>
          <w:spacing w:val="-6"/>
          <w:kern w:val="20"/>
          <w:sz w:val="22"/>
          <w:szCs w:val="22"/>
        </w:rPr>
      </w:pPr>
    </w:p>
    <w:p w14:paraId="76539ADE" w14:textId="77777777" w:rsidR="00681FE8" w:rsidRPr="00EE3F68" w:rsidRDefault="00681FE8" w:rsidP="00681FE8">
      <w:pPr>
        <w:pStyle w:val="Telobesedila"/>
        <w:jc w:val="both"/>
        <w:rPr>
          <w:rFonts w:ascii="Arial Narrow" w:hAnsi="Arial Narrow"/>
          <w:spacing w:val="-6"/>
          <w:kern w:val="20"/>
          <w:sz w:val="22"/>
          <w:szCs w:val="22"/>
        </w:rPr>
      </w:pPr>
      <w:r w:rsidRPr="00EE3F68">
        <w:rPr>
          <w:rFonts w:ascii="Arial Narrow" w:hAnsi="Arial Narrow"/>
          <w:spacing w:val="-6"/>
          <w:kern w:val="20"/>
          <w:sz w:val="22"/>
          <w:szCs w:val="22"/>
        </w:rPr>
        <w:t>V predračunu navedene veljavne cene zdravil, ki imajo dovoljenje za promet, brez DDV za prijavljeno pakiranje, niso fiksne in se usklajujejo v skladu z Zakonom o zdravilih, ki določa, da je veljavna cena na dan dobave:</w:t>
      </w:r>
    </w:p>
    <w:p w14:paraId="00693E33" w14:textId="77777777" w:rsidR="00681FE8" w:rsidRPr="00EE3F68" w:rsidRDefault="00681FE8" w:rsidP="00681FE8">
      <w:pPr>
        <w:pStyle w:val="Telobesedila"/>
        <w:numPr>
          <w:ilvl w:val="0"/>
          <w:numId w:val="17"/>
        </w:numPr>
        <w:jc w:val="both"/>
        <w:rPr>
          <w:rFonts w:ascii="Arial Narrow" w:hAnsi="Arial Narrow"/>
          <w:spacing w:val="-6"/>
          <w:kern w:val="20"/>
          <w:sz w:val="22"/>
          <w:szCs w:val="22"/>
        </w:rPr>
      </w:pPr>
      <w:r w:rsidRPr="00EE3F68">
        <w:rPr>
          <w:rFonts w:ascii="Arial Narrow" w:hAnsi="Arial Narrow"/>
          <w:spacing w:val="-6"/>
          <w:kern w:val="20"/>
          <w:sz w:val="22"/>
          <w:szCs w:val="22"/>
        </w:rPr>
        <w:t>cena zdravila, veljavna na dan dobave, usklajena s Pravilnikom o določanju cen zdravil za uporabo v humani medicini (Ur. l .RS, št. 32/15, 15/16 in 19/18), ki je objavljena na spletni strani JAZMP, oziroma,</w:t>
      </w:r>
    </w:p>
    <w:p w14:paraId="6083CE44" w14:textId="77777777" w:rsidR="00681FE8" w:rsidRPr="00EE3F68" w:rsidRDefault="00681FE8" w:rsidP="00681FE8">
      <w:pPr>
        <w:pStyle w:val="Telobesedila"/>
        <w:numPr>
          <w:ilvl w:val="0"/>
          <w:numId w:val="17"/>
        </w:numPr>
        <w:jc w:val="both"/>
        <w:rPr>
          <w:rFonts w:ascii="Arial Narrow" w:hAnsi="Arial Narrow"/>
          <w:spacing w:val="-6"/>
          <w:kern w:val="20"/>
          <w:sz w:val="22"/>
          <w:szCs w:val="22"/>
        </w:rPr>
      </w:pPr>
      <w:r w:rsidRPr="00EE3F68">
        <w:rPr>
          <w:rFonts w:ascii="Arial Narrow" w:hAnsi="Arial Narrow"/>
          <w:spacing w:val="-6"/>
          <w:kern w:val="20"/>
          <w:sz w:val="22"/>
          <w:szCs w:val="22"/>
        </w:rPr>
        <w:t>dogovorjena cena zdravil veljavna na dan dobave, na podlagi dogovora o cenah zdravil med ZZZS in proizvajalci zdravil in njihovimi zakonitimi zastopniki v RS in izpolnjujejo zahteve skladno z določbami Zakona o zdravilih; ki je objavljena na spletni strani ZZZS.</w:t>
      </w:r>
    </w:p>
    <w:p w14:paraId="3B8CF932" w14:textId="77777777" w:rsidR="00681FE8" w:rsidRPr="00EE3F68" w:rsidRDefault="00681FE8" w:rsidP="00681FE8">
      <w:pPr>
        <w:tabs>
          <w:tab w:val="left" w:pos="993"/>
          <w:tab w:val="left" w:pos="1560"/>
        </w:tabs>
        <w:jc w:val="both"/>
        <w:rPr>
          <w:rFonts w:ascii="Arial Narrow" w:hAnsi="Arial Narrow"/>
          <w:sz w:val="22"/>
          <w:szCs w:val="22"/>
        </w:rPr>
      </w:pPr>
    </w:p>
    <w:p w14:paraId="2A40CA02" w14:textId="77777777" w:rsidR="00681FE8" w:rsidRPr="00EE3F68" w:rsidRDefault="00681FE8" w:rsidP="00681FE8">
      <w:pPr>
        <w:pStyle w:val="Telobesedila"/>
        <w:jc w:val="both"/>
        <w:rPr>
          <w:rFonts w:ascii="Arial Narrow" w:hAnsi="Arial Narrow"/>
          <w:sz w:val="22"/>
          <w:szCs w:val="22"/>
        </w:rPr>
      </w:pPr>
      <w:r w:rsidRPr="00EE3F68">
        <w:rPr>
          <w:rFonts w:ascii="Arial Narrow" w:hAnsi="Arial Narrow"/>
          <w:sz w:val="22"/>
          <w:szCs w:val="22"/>
        </w:rPr>
        <w:t>Dogovorjeni popust ostaja načeloma fiksen za obdobje veljavnosti pogodbe. Popust se lahko tudi poveča, ne sme pa se zmanjšati.</w:t>
      </w:r>
    </w:p>
    <w:p w14:paraId="12927636" w14:textId="77777777" w:rsidR="00681FE8" w:rsidRPr="00EE3F68" w:rsidRDefault="00681FE8" w:rsidP="00681FE8">
      <w:pPr>
        <w:tabs>
          <w:tab w:val="left" w:pos="993"/>
          <w:tab w:val="left" w:pos="1560"/>
        </w:tabs>
        <w:jc w:val="both"/>
        <w:rPr>
          <w:rFonts w:ascii="Arial Narrow" w:hAnsi="Arial Narrow"/>
          <w:sz w:val="22"/>
          <w:szCs w:val="22"/>
        </w:rPr>
      </w:pPr>
    </w:p>
    <w:p w14:paraId="17CDB409"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Cena blaga vključuje končno nabavno vrednost blaga z vsemi stroški (kot npr. morebitne trošarine, takse, zavarovanja prevoza, vse davke) in ponujene popuste. Cene veljajo DDP (</w:t>
      </w:r>
      <w:proofErr w:type="spellStart"/>
      <w:r w:rsidRPr="00EE3F68">
        <w:rPr>
          <w:rFonts w:ascii="Arial Narrow" w:hAnsi="Arial Narrow"/>
          <w:sz w:val="22"/>
          <w:szCs w:val="22"/>
        </w:rPr>
        <w:t>DeliveryDutyPaid</w:t>
      </w:r>
      <w:proofErr w:type="spellEnd"/>
      <w:r w:rsidRPr="00EE3F68">
        <w:rPr>
          <w:rFonts w:ascii="Arial Narrow" w:hAnsi="Arial Narrow"/>
          <w:sz w:val="22"/>
          <w:szCs w:val="22"/>
        </w:rPr>
        <w:t xml:space="preserve">, </w:t>
      </w:r>
      <w:proofErr w:type="spellStart"/>
      <w:r w:rsidRPr="00EE3F68">
        <w:rPr>
          <w:rFonts w:ascii="Arial Narrow" w:hAnsi="Arial Narrow"/>
          <w:sz w:val="22"/>
          <w:szCs w:val="22"/>
        </w:rPr>
        <w:t>Incoterms</w:t>
      </w:r>
      <w:proofErr w:type="spellEnd"/>
      <w:r w:rsidRPr="00EE3F68">
        <w:rPr>
          <w:rFonts w:ascii="Arial Narrow" w:hAnsi="Arial Narrow"/>
          <w:sz w:val="22"/>
          <w:szCs w:val="22"/>
        </w:rPr>
        <w:t xml:space="preserve"> 2020) razloženo lokacija dobave. </w:t>
      </w:r>
    </w:p>
    <w:p w14:paraId="49807C82" w14:textId="77777777" w:rsidR="00681FE8" w:rsidRPr="00EE3F68" w:rsidRDefault="00681FE8" w:rsidP="00681FE8">
      <w:pPr>
        <w:tabs>
          <w:tab w:val="left" w:pos="993"/>
          <w:tab w:val="left" w:pos="1560"/>
        </w:tabs>
        <w:jc w:val="both"/>
        <w:rPr>
          <w:rFonts w:ascii="Arial Narrow" w:hAnsi="Arial Narrow"/>
          <w:sz w:val="22"/>
          <w:szCs w:val="22"/>
        </w:rPr>
      </w:pPr>
    </w:p>
    <w:p w14:paraId="61356CC1"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599A06AC" w14:textId="77777777" w:rsidR="00681FE8" w:rsidRPr="00EE3F68" w:rsidRDefault="00681FE8" w:rsidP="00681FE8">
      <w:pPr>
        <w:tabs>
          <w:tab w:val="left" w:pos="993"/>
          <w:tab w:val="left" w:pos="1560"/>
        </w:tabs>
        <w:jc w:val="both"/>
        <w:rPr>
          <w:rFonts w:ascii="Arial Narrow" w:hAnsi="Arial Narrow"/>
          <w:sz w:val="22"/>
          <w:szCs w:val="22"/>
        </w:rPr>
      </w:pPr>
    </w:p>
    <w:p w14:paraId="04FED72B" w14:textId="77777777" w:rsidR="00681FE8" w:rsidRPr="00EE3F68" w:rsidRDefault="00681FE8" w:rsidP="00681FE8">
      <w:pPr>
        <w:tabs>
          <w:tab w:val="left" w:pos="993"/>
          <w:tab w:val="left" w:pos="1560"/>
        </w:tabs>
        <w:jc w:val="center"/>
        <w:rPr>
          <w:rFonts w:ascii="Arial Narrow" w:hAnsi="Arial Narrow"/>
          <w:sz w:val="22"/>
          <w:szCs w:val="22"/>
        </w:rPr>
      </w:pPr>
    </w:p>
    <w:p w14:paraId="3F914890"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4399A224" w14:textId="77777777" w:rsidR="00681FE8" w:rsidRPr="00EE3F68" w:rsidRDefault="00681FE8" w:rsidP="00681FE8">
      <w:pPr>
        <w:tabs>
          <w:tab w:val="left" w:pos="993"/>
          <w:tab w:val="left" w:pos="1560"/>
        </w:tabs>
        <w:jc w:val="both"/>
        <w:rPr>
          <w:rFonts w:ascii="Arial Narrow" w:hAnsi="Arial Narrow"/>
          <w:b/>
          <w:sz w:val="22"/>
          <w:szCs w:val="22"/>
        </w:rPr>
      </w:pPr>
    </w:p>
    <w:p w14:paraId="77EE1325" w14:textId="77777777" w:rsidR="00681FE8" w:rsidRPr="00EE3F68" w:rsidRDefault="00681FE8" w:rsidP="00681FE8">
      <w:pPr>
        <w:pStyle w:val="Telobesedila3"/>
        <w:tabs>
          <w:tab w:val="left" w:pos="993"/>
          <w:tab w:val="left" w:pos="1560"/>
        </w:tabs>
        <w:jc w:val="both"/>
        <w:rPr>
          <w:rFonts w:ascii="Arial Narrow" w:hAnsi="Arial Narrow"/>
          <w:sz w:val="22"/>
          <w:szCs w:val="22"/>
          <w:lang w:val="sl-SI"/>
        </w:rPr>
      </w:pPr>
      <w:r w:rsidRPr="00EE3F68">
        <w:rPr>
          <w:rFonts w:ascii="Arial Narrow" w:hAnsi="Arial Narrow"/>
          <w:b/>
          <w:sz w:val="22"/>
          <w:szCs w:val="22"/>
        </w:rPr>
        <w:t>Rok uporab</w:t>
      </w:r>
      <w:r w:rsidRPr="00EE3F68">
        <w:rPr>
          <w:rFonts w:ascii="Arial Narrow" w:hAnsi="Arial Narrow"/>
          <w:b/>
          <w:sz w:val="22"/>
          <w:szCs w:val="22"/>
          <w:lang w:val="sl-SI"/>
        </w:rPr>
        <w:t>nosti</w:t>
      </w:r>
      <w:r w:rsidRPr="00EE3F68">
        <w:rPr>
          <w:rFonts w:ascii="Arial Narrow" w:hAnsi="Arial Narrow"/>
          <w:b/>
          <w:sz w:val="22"/>
          <w:szCs w:val="22"/>
        </w:rPr>
        <w:t xml:space="preserve"> dobavljenih zdravil</w:t>
      </w:r>
      <w:r w:rsidRPr="00EE3F68">
        <w:rPr>
          <w:rFonts w:ascii="Arial Narrow" w:hAnsi="Arial Narrow"/>
          <w:sz w:val="22"/>
          <w:szCs w:val="22"/>
        </w:rPr>
        <w:t xml:space="preserve"> mora biti vsaj šest (6) mesecev od datuma prevzema na lokacijo naročnika ali izjemoma v skladu z dogovorom </w:t>
      </w:r>
      <w:r w:rsidRPr="00EE3F68">
        <w:rPr>
          <w:rFonts w:ascii="Arial Narrow" w:hAnsi="Arial Narrow"/>
          <w:sz w:val="22"/>
          <w:szCs w:val="22"/>
          <w:lang w:val="sl-SI"/>
        </w:rPr>
        <w:t xml:space="preserve">z naročnikom </w:t>
      </w:r>
      <w:r w:rsidRPr="00EE3F68">
        <w:rPr>
          <w:rFonts w:ascii="Arial Narrow" w:hAnsi="Arial Narrow"/>
          <w:sz w:val="22"/>
          <w:szCs w:val="22"/>
        </w:rPr>
        <w:t>krajši čas</w:t>
      </w:r>
      <w:r w:rsidRPr="00EE3F68">
        <w:rPr>
          <w:rFonts w:ascii="Arial Narrow" w:hAnsi="Arial Narrow"/>
          <w:sz w:val="22"/>
          <w:szCs w:val="22"/>
          <w:lang w:val="sl-SI"/>
        </w:rPr>
        <w:t>.</w:t>
      </w:r>
    </w:p>
    <w:p w14:paraId="03616B01" w14:textId="77777777" w:rsidR="00681FE8" w:rsidRPr="00EE3F68" w:rsidRDefault="00681FE8" w:rsidP="00681FE8">
      <w:pPr>
        <w:pStyle w:val="Telobesedila3"/>
        <w:tabs>
          <w:tab w:val="left" w:pos="993"/>
          <w:tab w:val="left" w:pos="1560"/>
        </w:tabs>
        <w:jc w:val="both"/>
        <w:rPr>
          <w:rFonts w:ascii="Arial Narrow" w:hAnsi="Arial Narrow"/>
          <w:sz w:val="22"/>
          <w:szCs w:val="22"/>
          <w:lang w:val="sl-SI"/>
        </w:rPr>
      </w:pPr>
    </w:p>
    <w:p w14:paraId="4B52C2E1" w14:textId="77777777" w:rsidR="00681FE8" w:rsidRPr="00EE3F68" w:rsidRDefault="00681FE8" w:rsidP="00681FE8">
      <w:pPr>
        <w:jc w:val="both"/>
        <w:rPr>
          <w:rFonts w:ascii="Arial Narrow" w:hAnsi="Arial Narrow"/>
          <w:sz w:val="23"/>
          <w:szCs w:val="23"/>
        </w:rPr>
      </w:pPr>
      <w:r w:rsidRPr="00EE3F68">
        <w:rPr>
          <w:rFonts w:ascii="Arial Narrow" w:hAnsi="Arial Narrow"/>
          <w:sz w:val="23"/>
          <w:szCs w:val="23"/>
          <w:lang w:eastAsia="x-none"/>
        </w:rPr>
        <w:t xml:space="preserve">Dobava se vrši v skladu z DDP </w:t>
      </w:r>
      <w:proofErr w:type="spellStart"/>
      <w:r w:rsidRPr="00EE3F68">
        <w:rPr>
          <w:rFonts w:ascii="Arial Narrow" w:hAnsi="Arial Narrow"/>
          <w:sz w:val="23"/>
          <w:szCs w:val="23"/>
          <w:lang w:eastAsia="x-none"/>
        </w:rPr>
        <w:t>Incoterms</w:t>
      </w:r>
      <w:proofErr w:type="spellEnd"/>
      <w:r w:rsidRPr="00EE3F68">
        <w:rPr>
          <w:rFonts w:ascii="Arial Narrow" w:hAnsi="Arial Narrow"/>
          <w:sz w:val="23"/>
          <w:szCs w:val="23"/>
          <w:lang w:eastAsia="x-none"/>
        </w:rPr>
        <w:t xml:space="preserve"> - spodaj navedena lokacija naročnika od ponedeljka do petka, praviloma med 7. in 18. uro oz. po dogovoru, razen praznikov, ki so dela prosti dnevi.</w:t>
      </w:r>
      <w:r w:rsidRPr="00EE3F68">
        <w:rPr>
          <w:rFonts w:ascii="Arial Narrow" w:hAnsi="Arial Narrow"/>
          <w:sz w:val="23"/>
          <w:szCs w:val="23"/>
        </w:rPr>
        <w:t xml:space="preserve"> Dobavitelj je dolžan v dogovorjenem roku dobaviti celotno količino naročenega blaga, ki bo v celoti skladno z določili te pogodbe. Prevzem oziroma primopredaja nastopi s trenutkom podpisa prevzemnice blaga s strani naročnika.</w:t>
      </w:r>
    </w:p>
    <w:p w14:paraId="410B1073" w14:textId="77777777" w:rsidR="00681FE8" w:rsidRPr="00EE3F68" w:rsidRDefault="00681FE8" w:rsidP="00681FE8">
      <w:pPr>
        <w:pStyle w:val="Telobesedila3"/>
        <w:tabs>
          <w:tab w:val="left" w:pos="993"/>
          <w:tab w:val="left" w:pos="1560"/>
        </w:tabs>
        <w:jc w:val="both"/>
        <w:rPr>
          <w:rFonts w:ascii="Arial Narrow" w:hAnsi="Arial Narrow"/>
          <w:sz w:val="22"/>
          <w:szCs w:val="22"/>
          <w:lang w:val="sl-SI"/>
        </w:rPr>
      </w:pPr>
    </w:p>
    <w:p w14:paraId="6082D608" w14:textId="77777777" w:rsidR="00681FE8" w:rsidRPr="00EE3F68" w:rsidRDefault="00681FE8" w:rsidP="00681FE8">
      <w:pPr>
        <w:jc w:val="both"/>
        <w:rPr>
          <w:rFonts w:ascii="Arial Narrow" w:hAnsi="Arial Narrow"/>
          <w:sz w:val="22"/>
          <w:szCs w:val="22"/>
        </w:rPr>
      </w:pPr>
      <w:r w:rsidRPr="00EE3F68">
        <w:rPr>
          <w:rFonts w:ascii="Arial Narrow" w:hAnsi="Arial Narrow"/>
          <w:sz w:val="22"/>
          <w:szCs w:val="22"/>
        </w:rPr>
        <w:t xml:space="preserve">Dobavitelj se obvezuje, da bo naročniku, tudi v primeru povečanih količin, dobavljal naročeno blago v roku do 24 ur od prejema posamičnega naročila. </w:t>
      </w:r>
      <w:bookmarkStart w:id="9" w:name="_Hlk92872548"/>
      <w:r w:rsidRPr="00EE3F68">
        <w:rPr>
          <w:rFonts w:ascii="Arial Narrow" w:hAnsi="Arial Narrow"/>
          <w:sz w:val="22"/>
          <w:szCs w:val="22"/>
        </w:rPr>
        <w:t>V primeru izredne dobave zdravil je rok dobave maksimalno 6 ur. Za izredno dobavo zdravil se šteje dobava zdravila, ki ga pacient glede na zdravstveno stanje nujno potrebuje.</w:t>
      </w:r>
    </w:p>
    <w:bookmarkEnd w:id="9"/>
    <w:p w14:paraId="1659CAF9" w14:textId="77777777" w:rsidR="00681FE8" w:rsidRPr="00EE3F68" w:rsidRDefault="00681FE8" w:rsidP="00681FE8">
      <w:pPr>
        <w:jc w:val="both"/>
        <w:rPr>
          <w:rFonts w:ascii="Arial Narrow" w:hAnsi="Arial Narrow"/>
          <w:sz w:val="22"/>
          <w:szCs w:val="22"/>
        </w:rPr>
      </w:pPr>
    </w:p>
    <w:p w14:paraId="0DCC72AD" w14:textId="77777777" w:rsidR="00681FE8" w:rsidRPr="00EE3F68" w:rsidRDefault="00681FE8" w:rsidP="00681FE8">
      <w:pPr>
        <w:jc w:val="both"/>
        <w:rPr>
          <w:rFonts w:ascii="Arial Narrow" w:hAnsi="Arial Narrow" w:cs="Arial"/>
          <w:sz w:val="22"/>
          <w:szCs w:val="22"/>
        </w:rPr>
      </w:pPr>
      <w:r w:rsidRPr="00EE3F68">
        <w:rPr>
          <w:rFonts w:ascii="Arial Narrow" w:hAnsi="Arial Narrow" w:cs="Arial"/>
          <w:sz w:val="22"/>
          <w:szCs w:val="22"/>
        </w:rPr>
        <w:t>Dobavitelj se zavezuje naročeno blago dobaviti na sledečo lokacijo::</w:t>
      </w:r>
    </w:p>
    <w:p w14:paraId="7757FD82" w14:textId="77777777" w:rsidR="00681FE8" w:rsidRPr="00EE3F68" w:rsidRDefault="00681FE8" w:rsidP="00681FE8">
      <w:pPr>
        <w:numPr>
          <w:ilvl w:val="0"/>
          <w:numId w:val="22"/>
        </w:numPr>
        <w:tabs>
          <w:tab w:val="num" w:pos="1200"/>
        </w:tabs>
        <w:ind w:left="1200"/>
        <w:rPr>
          <w:rFonts w:ascii="Arial Narrow" w:hAnsi="Arial Narrow" w:cs="Arial"/>
          <w:sz w:val="22"/>
          <w:szCs w:val="22"/>
        </w:rPr>
      </w:pPr>
      <w:r w:rsidRPr="00EE3F68">
        <w:rPr>
          <w:rFonts w:ascii="Arial Narrow" w:hAnsi="Arial Narrow" w:cs="Arial"/>
          <w:sz w:val="22"/>
          <w:szCs w:val="22"/>
        </w:rPr>
        <w:t>Univerzitetni klinični center Ljubljana, PE Lekarna Bolnica Petra Držaja, Vodnikova 62, Ljubljana.</w:t>
      </w:r>
    </w:p>
    <w:p w14:paraId="05A559F1" w14:textId="77777777" w:rsidR="00681FE8" w:rsidRPr="00EE3F68" w:rsidRDefault="00681FE8" w:rsidP="00681FE8">
      <w:pPr>
        <w:jc w:val="both"/>
        <w:rPr>
          <w:rFonts w:ascii="Arial Narrow" w:hAnsi="Arial Narrow"/>
          <w:sz w:val="22"/>
          <w:szCs w:val="22"/>
        </w:rPr>
      </w:pPr>
    </w:p>
    <w:p w14:paraId="337833D0" w14:textId="77777777" w:rsidR="00681FE8" w:rsidRPr="00EE3F68" w:rsidRDefault="00681FE8" w:rsidP="00681FE8">
      <w:pPr>
        <w:jc w:val="both"/>
        <w:rPr>
          <w:rFonts w:ascii="Arial Narrow" w:hAnsi="Arial Narrow"/>
          <w:sz w:val="22"/>
          <w:szCs w:val="22"/>
        </w:rPr>
      </w:pPr>
    </w:p>
    <w:p w14:paraId="2568946C" w14:textId="77777777" w:rsidR="00681FE8" w:rsidRPr="00EE3F68" w:rsidRDefault="00681FE8" w:rsidP="00681FE8">
      <w:pPr>
        <w:pStyle w:val="Odstavekseznama"/>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3812AF41" w14:textId="77777777" w:rsidR="00681FE8" w:rsidRPr="00EE3F68" w:rsidRDefault="00681FE8" w:rsidP="00681FE8">
      <w:pPr>
        <w:pStyle w:val="ASB2"/>
        <w:rPr>
          <w:rFonts w:ascii="Arial Narrow" w:hAnsi="Arial Narrow" w:cs="Arial"/>
          <w:sz w:val="23"/>
          <w:szCs w:val="23"/>
          <w:lang w:val="sl-SI"/>
        </w:rPr>
      </w:pPr>
    </w:p>
    <w:p w14:paraId="3FDA170C" w14:textId="77777777" w:rsidR="00681FE8" w:rsidRPr="00EE3F68" w:rsidRDefault="00681FE8" w:rsidP="00681FE8">
      <w:pPr>
        <w:pStyle w:val="ASB2"/>
        <w:rPr>
          <w:rFonts w:ascii="Arial Narrow" w:hAnsi="Arial Narrow" w:cs="Arial"/>
          <w:sz w:val="23"/>
          <w:szCs w:val="23"/>
          <w:lang w:val="sl-SI"/>
        </w:rPr>
      </w:pPr>
      <w:r w:rsidRPr="00EE3F68">
        <w:rPr>
          <w:rFonts w:ascii="Arial Narrow" w:hAnsi="Arial Narrow" w:cs="Arial"/>
          <w:sz w:val="23"/>
          <w:szCs w:val="23"/>
          <w:lang w:val="sl-SI"/>
        </w:rPr>
        <w:t xml:space="preserve">V kolikor tekom izvajanja te pogodbe pride do okoliščin, ki rezultirajo v spremembi nacionalne šifre zdravila in želi dobavitelj naročniku po enaki ali nižji končni nabavni ceni na enoto mere (pri tem se popust lahko spremeni) ponuditi v vseh pogledih najmanj enakovredno nadomestno zdravilo </w:t>
      </w:r>
      <w:bookmarkStart w:id="10" w:name="_Hlk130383908"/>
      <w:r w:rsidRPr="00EE3F68">
        <w:rPr>
          <w:rFonts w:ascii="Arial Narrow" w:hAnsi="Arial Narrow" w:cs="Arial"/>
          <w:sz w:val="23"/>
          <w:szCs w:val="23"/>
          <w:lang w:val="sl-SI"/>
        </w:rPr>
        <w:t>v enakem ali spremenjenem pakiranju,</w:t>
      </w:r>
      <w:bookmarkEnd w:id="10"/>
      <w:r w:rsidRPr="00EE3F68">
        <w:rPr>
          <w:rFonts w:ascii="Arial Narrow" w:hAnsi="Arial Narrow" w:cs="Arial"/>
          <w:sz w:val="23"/>
          <w:szCs w:val="23"/>
          <w:lang w:val="sl-SI"/>
        </w:rPr>
        <w:t xml:space="preserve"> ki je karakteristično, kakovostno in funkcionalno najmanj enakovredno prejšnjemu ter ima v vsakem pogledu enake ali boljše lastnosti, mora dobavitelj naročniku predložiti ustrezna dokazila, ki bodo izkazovala, da so izpolnjeni navedeni pogoji (enakovredno nadomestno blago/zdravilo, ki je karakteristično, kakovostno in funkcionalno najmanj enakovredno prejšnjemu ter ima v vsakem pogledu enake ali boljše lastnosti).</w:t>
      </w:r>
    </w:p>
    <w:p w14:paraId="2CB2F74F" w14:textId="77777777" w:rsidR="00681FE8" w:rsidRPr="00EE3F68" w:rsidRDefault="00681FE8" w:rsidP="00681FE8">
      <w:pPr>
        <w:pStyle w:val="ASB2"/>
        <w:rPr>
          <w:rFonts w:ascii="Arial Narrow" w:hAnsi="Arial Narrow" w:cs="Arial"/>
          <w:sz w:val="23"/>
          <w:szCs w:val="23"/>
          <w:lang w:val="sl-SI"/>
        </w:rPr>
      </w:pPr>
    </w:p>
    <w:p w14:paraId="68C66445" w14:textId="77777777" w:rsidR="00681FE8" w:rsidRPr="00EE3F68" w:rsidRDefault="00681FE8" w:rsidP="00681FE8">
      <w:pPr>
        <w:pStyle w:val="ASB2"/>
        <w:rPr>
          <w:rFonts w:ascii="Arial Narrow" w:hAnsi="Arial Narrow" w:cs="Arial"/>
          <w:sz w:val="23"/>
          <w:szCs w:val="23"/>
          <w:lang w:val="sl-SI"/>
        </w:rPr>
      </w:pPr>
      <w:r w:rsidRPr="00EE3F68">
        <w:rPr>
          <w:rFonts w:ascii="Arial Narrow" w:hAnsi="Arial Narrow" w:cs="Arial"/>
          <w:sz w:val="23"/>
          <w:szCs w:val="23"/>
          <w:lang w:val="sl-SI"/>
        </w:rPr>
        <w:t xml:space="preserve">V izogib dvomu pogodbeni stranki izrecno izjavljata, da v kolikor tekom izvajanja te pogodbe pride do okoliščin, ki rezultirajo v spremembi nacionalne šifre zdravila oziroma blaga, kot navedeno v prvem odstavku tega člena, takšna sprememba ne predstavlja spremembe predmeta te pogodbe in naročnik lahko pod enakimi pogoji še naprej kupuje zdravilo oziroma blago s spremenjeno nacionalno šifro. </w:t>
      </w:r>
    </w:p>
    <w:p w14:paraId="1E018B5A" w14:textId="77777777" w:rsidR="00681FE8" w:rsidRPr="00EE3F68" w:rsidRDefault="00681FE8" w:rsidP="00681FE8">
      <w:pPr>
        <w:pStyle w:val="ASB2"/>
        <w:rPr>
          <w:rFonts w:ascii="Arial Narrow" w:hAnsi="Arial Narrow" w:cs="Arial"/>
          <w:sz w:val="23"/>
          <w:szCs w:val="23"/>
          <w:lang w:val="sl-SI"/>
        </w:rPr>
      </w:pPr>
    </w:p>
    <w:p w14:paraId="3C4BBED5" w14:textId="77777777" w:rsidR="00681FE8" w:rsidRPr="00EE3F68" w:rsidRDefault="00681FE8" w:rsidP="00681FE8">
      <w:pPr>
        <w:pStyle w:val="ASB2"/>
        <w:rPr>
          <w:rFonts w:ascii="Arial Narrow" w:hAnsi="Arial Narrow" w:cs="Arial"/>
          <w:sz w:val="23"/>
          <w:szCs w:val="23"/>
          <w:lang w:val="sl-SI"/>
        </w:rPr>
      </w:pPr>
      <w:r w:rsidRPr="00EE3F68">
        <w:rPr>
          <w:rFonts w:ascii="Arial Narrow" w:hAnsi="Arial Narrow" w:cs="Arial"/>
          <w:sz w:val="23"/>
          <w:szCs w:val="23"/>
          <w:lang w:val="sl-SI"/>
        </w:rPr>
        <w:t>Takšna zamenjava mora biti sporazumno potrjena s strani obeh pogodbenih strank, prav tako pa se zaradi takšne spremembe ne sme povišati končna nabavna cena na enoto mere posameznega blaga/zdravila, kot je dogovorjena v tej pogodbi.</w:t>
      </w:r>
    </w:p>
    <w:p w14:paraId="40E4C1A1" w14:textId="77777777" w:rsidR="00681FE8" w:rsidRPr="00EE3F68" w:rsidRDefault="00681FE8" w:rsidP="00681FE8">
      <w:pPr>
        <w:jc w:val="both"/>
        <w:rPr>
          <w:rFonts w:ascii="Arial Narrow" w:hAnsi="Arial Narrow" w:cs="Arial"/>
          <w:sz w:val="23"/>
          <w:szCs w:val="23"/>
        </w:rPr>
      </w:pPr>
    </w:p>
    <w:p w14:paraId="22E50592" w14:textId="77777777" w:rsidR="00681FE8" w:rsidRPr="00EE3F68" w:rsidRDefault="00681FE8" w:rsidP="00681FE8">
      <w:pPr>
        <w:pStyle w:val="Odstavekseznama"/>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471381D6" w14:textId="77777777" w:rsidR="00681FE8" w:rsidRPr="00EE3F68" w:rsidRDefault="00681FE8" w:rsidP="00681FE8">
      <w:pPr>
        <w:jc w:val="both"/>
        <w:rPr>
          <w:rFonts w:ascii="Arial Narrow" w:hAnsi="Arial Narrow" w:cs="Arial"/>
          <w:sz w:val="23"/>
          <w:szCs w:val="23"/>
        </w:rPr>
      </w:pPr>
    </w:p>
    <w:p w14:paraId="5268D9BD" w14:textId="77777777" w:rsidR="00681FE8" w:rsidRPr="00EE3F68" w:rsidRDefault="00681FE8" w:rsidP="00681FE8">
      <w:pPr>
        <w:jc w:val="both"/>
        <w:rPr>
          <w:sz w:val="23"/>
          <w:szCs w:val="23"/>
          <w:lang w:val="en-GB"/>
        </w:rPr>
      </w:pPr>
      <w:r w:rsidRPr="00EE3F68">
        <w:rPr>
          <w:rFonts w:ascii="Arial Narrow" w:hAnsi="Arial Narrow" w:cs="Arial"/>
          <w:sz w:val="23"/>
          <w:szCs w:val="23"/>
        </w:rPr>
        <w:t>V kolikor naročnik oceni, da dobavitelj ni ponudil enakovrednega blaga/zdravila, ki bi bilo karakteristično, kakovostno in funkcionalno najmanj enakovredno prejšnjemu ter bi imelo v vsakem pogledu enake ali boljše lastnosti (kot zapisno v prejšnjem členu), naročnik dobave nadomestnega blaga/zdravila ne dovoli. V takem primeru mora dobavitelj izpolniti svoje pogodbene obveznosti (dobaviti naročeno blago v naročeni količini, ki bo v celoti skladno z določili te pogodbe), sicer lahko naročnik uveljavlja pravice iz zadnjega odstavka 8. člena te pogodbe.</w:t>
      </w:r>
    </w:p>
    <w:p w14:paraId="1B761030" w14:textId="77777777" w:rsidR="00681FE8" w:rsidRPr="00EE3F68" w:rsidRDefault="00681FE8" w:rsidP="00681FE8">
      <w:pPr>
        <w:jc w:val="both"/>
        <w:rPr>
          <w:rFonts w:ascii="Arial Narrow" w:hAnsi="Arial Narrow"/>
          <w:sz w:val="22"/>
          <w:szCs w:val="22"/>
        </w:rPr>
      </w:pPr>
    </w:p>
    <w:p w14:paraId="1B57C3D4" w14:textId="77777777" w:rsidR="00681FE8" w:rsidRPr="00EE3F68" w:rsidRDefault="00681FE8" w:rsidP="00681FE8">
      <w:pPr>
        <w:jc w:val="both"/>
        <w:rPr>
          <w:rFonts w:ascii="Arial Narrow" w:hAnsi="Arial Narrow"/>
          <w:sz w:val="22"/>
          <w:szCs w:val="22"/>
        </w:rPr>
      </w:pPr>
    </w:p>
    <w:p w14:paraId="11004CF2" w14:textId="77777777" w:rsidR="00681FE8" w:rsidRPr="00EE3F68" w:rsidRDefault="00681FE8" w:rsidP="00681FE8">
      <w:pPr>
        <w:jc w:val="both"/>
        <w:rPr>
          <w:rFonts w:ascii="Arial Narrow" w:hAnsi="Arial Narrow"/>
          <w:b/>
          <w:bCs/>
          <w:sz w:val="22"/>
          <w:szCs w:val="22"/>
        </w:rPr>
      </w:pPr>
      <w:r w:rsidRPr="00EE3F68">
        <w:rPr>
          <w:rFonts w:ascii="Arial Narrow" w:hAnsi="Arial Narrow"/>
          <w:b/>
          <w:bCs/>
          <w:sz w:val="22"/>
          <w:szCs w:val="22"/>
        </w:rPr>
        <w:t xml:space="preserve">PLAČILNI POGOJI </w:t>
      </w:r>
    </w:p>
    <w:p w14:paraId="5394AAD7" w14:textId="77777777" w:rsidR="00681FE8" w:rsidRPr="00EE3F68" w:rsidRDefault="00681FE8" w:rsidP="00681FE8">
      <w:pPr>
        <w:pStyle w:val="Odstavekseznama"/>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096AEC86" w14:textId="77777777" w:rsidR="00681FE8" w:rsidRPr="00EE3F68" w:rsidRDefault="00681FE8" w:rsidP="00681FE8">
      <w:pPr>
        <w:tabs>
          <w:tab w:val="left" w:pos="993"/>
          <w:tab w:val="left" w:pos="1560"/>
        </w:tabs>
        <w:ind w:left="360"/>
        <w:jc w:val="both"/>
        <w:rPr>
          <w:rFonts w:ascii="Arial Narrow" w:hAnsi="Arial Narrow"/>
          <w:sz w:val="22"/>
          <w:szCs w:val="22"/>
        </w:rPr>
      </w:pPr>
    </w:p>
    <w:p w14:paraId="6600922A"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Dobavitelj bo račune za dobavljeno blago izstavljal elektronsko za vsako posamično dobavo posebej, in sicer v osmih (8) delovnih dneh po dobavi blaga.</w:t>
      </w:r>
    </w:p>
    <w:p w14:paraId="3EF44C05" w14:textId="77777777" w:rsidR="00681FE8" w:rsidRPr="00EE3F68" w:rsidRDefault="00681FE8" w:rsidP="00681FE8">
      <w:pPr>
        <w:tabs>
          <w:tab w:val="left" w:pos="993"/>
          <w:tab w:val="left" w:pos="1560"/>
        </w:tabs>
        <w:jc w:val="both"/>
        <w:rPr>
          <w:rFonts w:ascii="Arial Narrow" w:hAnsi="Arial Narrow"/>
          <w:sz w:val="22"/>
          <w:szCs w:val="22"/>
        </w:rPr>
      </w:pPr>
    </w:p>
    <w:p w14:paraId="3D1531D6"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Vsak račun mora vsebovati poleg zakonsko določenih pogojev še:</w:t>
      </w:r>
    </w:p>
    <w:p w14:paraId="7125A64C" w14:textId="77777777" w:rsidR="00681FE8" w:rsidRPr="00EE3F68" w:rsidRDefault="00681FE8" w:rsidP="00681FE8">
      <w:pPr>
        <w:numPr>
          <w:ilvl w:val="4"/>
          <w:numId w:val="14"/>
        </w:numPr>
        <w:tabs>
          <w:tab w:val="left" w:pos="993"/>
          <w:tab w:val="left" w:pos="1560"/>
        </w:tabs>
        <w:jc w:val="both"/>
        <w:rPr>
          <w:rFonts w:ascii="Arial Narrow" w:hAnsi="Arial Narrow"/>
          <w:sz w:val="22"/>
          <w:szCs w:val="22"/>
        </w:rPr>
      </w:pPr>
      <w:r w:rsidRPr="00EE3F68">
        <w:rPr>
          <w:rFonts w:ascii="Arial Narrow" w:hAnsi="Arial Narrow"/>
          <w:sz w:val="22"/>
          <w:szCs w:val="22"/>
        </w:rPr>
        <w:t>oznaka in datum naročila,</w:t>
      </w:r>
    </w:p>
    <w:p w14:paraId="4C699D5B" w14:textId="77777777" w:rsidR="00681FE8" w:rsidRPr="00EE3F68" w:rsidRDefault="00681FE8" w:rsidP="00681FE8">
      <w:pPr>
        <w:numPr>
          <w:ilvl w:val="4"/>
          <w:numId w:val="14"/>
        </w:numPr>
        <w:tabs>
          <w:tab w:val="left" w:pos="993"/>
          <w:tab w:val="left" w:pos="1560"/>
        </w:tabs>
        <w:jc w:val="both"/>
        <w:rPr>
          <w:rFonts w:ascii="Arial Narrow" w:hAnsi="Arial Narrow"/>
          <w:sz w:val="22"/>
          <w:szCs w:val="22"/>
        </w:rPr>
      </w:pPr>
      <w:r w:rsidRPr="00EE3F68">
        <w:rPr>
          <w:rFonts w:ascii="Arial Narrow" w:hAnsi="Arial Narrow"/>
          <w:sz w:val="22"/>
          <w:szCs w:val="22"/>
        </w:rPr>
        <w:t>specifikacijo dobavljenega blaga,</w:t>
      </w:r>
    </w:p>
    <w:p w14:paraId="0AC68DB2" w14:textId="77777777" w:rsidR="00681FE8" w:rsidRPr="00EE3F68" w:rsidRDefault="00681FE8" w:rsidP="00681FE8">
      <w:pPr>
        <w:numPr>
          <w:ilvl w:val="4"/>
          <w:numId w:val="14"/>
        </w:numPr>
        <w:tabs>
          <w:tab w:val="left" w:pos="993"/>
          <w:tab w:val="left" w:pos="1560"/>
        </w:tabs>
        <w:jc w:val="both"/>
        <w:rPr>
          <w:rFonts w:ascii="Arial Narrow" w:hAnsi="Arial Narrow"/>
          <w:sz w:val="22"/>
          <w:szCs w:val="22"/>
        </w:rPr>
      </w:pPr>
      <w:r w:rsidRPr="00EE3F68">
        <w:rPr>
          <w:rFonts w:ascii="Arial Narrow" w:hAnsi="Arial Narrow"/>
          <w:sz w:val="22"/>
          <w:szCs w:val="22"/>
        </w:rPr>
        <w:t>kopijo potrjenih dobavnic,</w:t>
      </w:r>
    </w:p>
    <w:p w14:paraId="7E368CC6" w14:textId="77777777" w:rsidR="00681FE8" w:rsidRPr="00EE3F68" w:rsidRDefault="00681FE8" w:rsidP="00681FE8">
      <w:pPr>
        <w:numPr>
          <w:ilvl w:val="4"/>
          <w:numId w:val="14"/>
        </w:numPr>
        <w:tabs>
          <w:tab w:val="left" w:pos="993"/>
          <w:tab w:val="left" w:pos="1560"/>
        </w:tabs>
        <w:jc w:val="both"/>
        <w:rPr>
          <w:rFonts w:ascii="Arial Narrow" w:hAnsi="Arial Narrow"/>
          <w:sz w:val="22"/>
          <w:szCs w:val="22"/>
        </w:rPr>
      </w:pPr>
      <w:r w:rsidRPr="00EE3F68">
        <w:rPr>
          <w:rFonts w:ascii="Arial Narrow" w:hAnsi="Arial Narrow"/>
          <w:sz w:val="22"/>
          <w:szCs w:val="22"/>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0DC38118" w14:textId="77777777" w:rsidR="00681FE8" w:rsidRPr="00EE3F68" w:rsidRDefault="00681FE8" w:rsidP="00681FE8">
      <w:pPr>
        <w:tabs>
          <w:tab w:val="left" w:pos="993"/>
          <w:tab w:val="left" w:pos="1560"/>
        </w:tabs>
        <w:ind w:left="720"/>
        <w:jc w:val="both"/>
        <w:rPr>
          <w:rFonts w:ascii="Arial Narrow" w:hAnsi="Arial Narrow"/>
          <w:sz w:val="22"/>
          <w:szCs w:val="22"/>
        </w:rPr>
      </w:pPr>
    </w:p>
    <w:p w14:paraId="203C1E42" w14:textId="77777777" w:rsidR="00681FE8" w:rsidRPr="00EE3F68" w:rsidRDefault="00681FE8" w:rsidP="00681FE8">
      <w:pPr>
        <w:tabs>
          <w:tab w:val="left" w:pos="993"/>
          <w:tab w:val="left" w:pos="1560"/>
        </w:tabs>
        <w:ind w:left="720"/>
        <w:jc w:val="both"/>
        <w:rPr>
          <w:rFonts w:ascii="Arial Narrow" w:hAnsi="Arial Narrow"/>
          <w:sz w:val="22"/>
          <w:szCs w:val="22"/>
        </w:rPr>
      </w:pPr>
    </w:p>
    <w:p w14:paraId="3D6187B8"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lastRenderedPageBreak/>
        <w:t>Rok plačila računa je določen z vsakokrat veljavno zakonodajo.</w:t>
      </w:r>
    </w:p>
    <w:p w14:paraId="61A06B18" w14:textId="77777777" w:rsidR="00681FE8" w:rsidRPr="00EE3F68" w:rsidRDefault="00681FE8" w:rsidP="00681FE8">
      <w:pPr>
        <w:pStyle w:val="Naslovpoiljatelja"/>
        <w:jc w:val="both"/>
        <w:rPr>
          <w:rFonts w:ascii="Arial Narrow" w:hAnsi="Arial Narrow" w:cs="Times New Roman"/>
          <w:sz w:val="22"/>
          <w:szCs w:val="22"/>
        </w:rPr>
      </w:pPr>
    </w:p>
    <w:p w14:paraId="62395BF9" w14:textId="77777777" w:rsidR="00681FE8" w:rsidRPr="00EE3F68" w:rsidRDefault="00681FE8" w:rsidP="00681FE8">
      <w:pPr>
        <w:pStyle w:val="Naslovpoiljatelja"/>
        <w:jc w:val="both"/>
        <w:rPr>
          <w:rFonts w:ascii="Arial Narrow" w:hAnsi="Arial Narrow" w:cs="Times New Roman"/>
          <w:sz w:val="22"/>
          <w:szCs w:val="22"/>
        </w:rPr>
      </w:pPr>
      <w:r w:rsidRPr="00EE3F68">
        <w:rPr>
          <w:rFonts w:ascii="Arial Narrow" w:hAnsi="Arial Narrow" w:cs="Times New Roman"/>
          <w:sz w:val="22"/>
          <w:szCs w:val="22"/>
        </w:rPr>
        <w:t>Naročnik bo vsa plačila nakazal na transakcijski račun dobavitelja št.: _______________________ pri banki __________________.</w:t>
      </w:r>
    </w:p>
    <w:p w14:paraId="4D8A3AA5" w14:textId="77777777" w:rsidR="00681FE8" w:rsidRPr="00EE3F68" w:rsidRDefault="00681FE8" w:rsidP="00681FE8">
      <w:pPr>
        <w:pStyle w:val="Naslovpoiljatelja"/>
        <w:jc w:val="both"/>
        <w:rPr>
          <w:rFonts w:ascii="Arial Narrow" w:hAnsi="Arial Narrow" w:cs="Times New Roman"/>
          <w:sz w:val="22"/>
          <w:szCs w:val="22"/>
        </w:rPr>
      </w:pPr>
    </w:p>
    <w:p w14:paraId="4AF8A7F4" w14:textId="77777777" w:rsidR="00681FE8" w:rsidRPr="00EE3F68" w:rsidRDefault="00681FE8" w:rsidP="00681FE8">
      <w:pPr>
        <w:pStyle w:val="Telobesedila"/>
        <w:spacing w:line="242" w:lineRule="auto"/>
        <w:jc w:val="both"/>
        <w:rPr>
          <w:rFonts w:ascii="Arial Narrow" w:hAnsi="Arial Narrow"/>
          <w:sz w:val="22"/>
          <w:szCs w:val="22"/>
        </w:rPr>
      </w:pPr>
      <w:r w:rsidRPr="00EE3F68">
        <w:rPr>
          <w:rFonts w:ascii="Arial Narrow" w:hAnsi="Arial Narrow"/>
          <w:sz w:val="22"/>
          <w:szCs w:val="22"/>
        </w:rPr>
        <w:t>Dobavitelj mora vse račune pošiljati naročniku izključno v elektronski obliki (e- račun), skladno z Zakonom o opravljanju plačilnih storitev za proračunske uporabnike (Uradni list RS, št. 77/16 in 47/19).</w:t>
      </w:r>
    </w:p>
    <w:p w14:paraId="40501794" w14:textId="77777777" w:rsidR="00681FE8" w:rsidRPr="00EE3F68" w:rsidRDefault="00681FE8" w:rsidP="00681FE8">
      <w:pPr>
        <w:rPr>
          <w:rFonts w:ascii="Arial Narrow" w:hAnsi="Arial Narrow"/>
          <w:b/>
          <w:sz w:val="22"/>
          <w:szCs w:val="22"/>
          <w:u w:val="single"/>
          <w:lang w:eastAsia="en-US"/>
        </w:rPr>
      </w:pPr>
    </w:p>
    <w:p w14:paraId="5BA55DBC" w14:textId="77777777" w:rsidR="00681FE8" w:rsidRPr="00EE3F68" w:rsidRDefault="00681FE8" w:rsidP="00681FE8">
      <w:pPr>
        <w:rPr>
          <w:rFonts w:ascii="Arial Narrow" w:hAnsi="Arial Narrow"/>
          <w:b/>
          <w:sz w:val="22"/>
          <w:szCs w:val="22"/>
          <w:u w:val="single"/>
          <w:lang w:eastAsia="en-US"/>
        </w:rPr>
      </w:pPr>
    </w:p>
    <w:p w14:paraId="7209CE62" w14:textId="77777777" w:rsidR="00681FE8" w:rsidRPr="00EE3F68" w:rsidRDefault="00681FE8" w:rsidP="00681FE8">
      <w:pPr>
        <w:jc w:val="center"/>
        <w:rPr>
          <w:rFonts w:ascii="Arial Narrow" w:hAnsi="Arial Narrow"/>
          <w:b/>
          <w:sz w:val="22"/>
          <w:szCs w:val="22"/>
          <w:u w:val="single"/>
        </w:rPr>
      </w:pPr>
      <w:bookmarkStart w:id="11" w:name="_Hlk112930050"/>
      <w:r w:rsidRPr="00EE3F68">
        <w:rPr>
          <w:rFonts w:ascii="Arial Narrow" w:hAnsi="Arial Narrow"/>
          <w:b/>
          <w:sz w:val="22"/>
          <w:szCs w:val="22"/>
          <w:u w:val="single"/>
        </w:rPr>
        <w:t>V KOLIKOR DOBAVITELJ NE NASTOPA S PODIZVAJALCI, SE SPODNJE DOLOČBE IZBRIŠEJO IZ POGODBE!</w:t>
      </w:r>
    </w:p>
    <w:p w14:paraId="7D3F84AD" w14:textId="77777777" w:rsidR="00681FE8" w:rsidRPr="00EE3F68" w:rsidRDefault="00681FE8" w:rsidP="00681FE8">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681FE8" w:rsidRPr="00EE3F68" w14:paraId="1DFA297A" w14:textId="77777777" w:rsidTr="009C1D56">
        <w:tc>
          <w:tcPr>
            <w:tcW w:w="9923" w:type="dxa"/>
          </w:tcPr>
          <w:p w14:paraId="08D1E374" w14:textId="77777777" w:rsidR="00681FE8" w:rsidRPr="00EE3F68" w:rsidRDefault="00681FE8" w:rsidP="009C1D56">
            <w:pPr>
              <w:spacing w:line="276" w:lineRule="auto"/>
              <w:jc w:val="both"/>
              <w:rPr>
                <w:rFonts w:ascii="Arial Narrow" w:hAnsi="Arial Narrow" w:cs="Arial"/>
                <w:sz w:val="22"/>
                <w:szCs w:val="22"/>
                <w:lang w:eastAsia="en-US" w:bidi="en-US"/>
              </w:rPr>
            </w:pPr>
            <w:r w:rsidRPr="00EE3F68">
              <w:rPr>
                <w:rFonts w:ascii="Arial Narrow" w:hAnsi="Arial Narrow" w:cs="Arial"/>
                <w:sz w:val="22"/>
                <w:szCs w:val="22"/>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EE3F68">
              <w:rPr>
                <w:rFonts w:ascii="Arial Narrow" w:hAnsi="Arial Narrow" w:cs="Arial"/>
                <w:sz w:val="22"/>
                <w:szCs w:val="22"/>
                <w:lang w:eastAsia="en-US" w:bidi="en-US"/>
              </w:rPr>
              <w:t>em</w:t>
            </w:r>
            <w:proofErr w:type="spellEnd"/>
            <w:r w:rsidRPr="00EE3F68">
              <w:rPr>
                <w:rFonts w:ascii="Arial Narrow" w:hAnsi="Arial Narrow" w:cs="Arial"/>
                <w:sz w:val="22"/>
                <w:szCs w:val="22"/>
                <w:lang w:eastAsia="en-US" w:bidi="en-US"/>
              </w:rPr>
              <w:t xml:space="preserve"> in prilaga soglasje podizvajalca/</w:t>
            </w:r>
            <w:proofErr w:type="spellStart"/>
            <w:r w:rsidRPr="00EE3F68">
              <w:rPr>
                <w:rFonts w:ascii="Arial Narrow" w:hAnsi="Arial Narrow" w:cs="Arial"/>
                <w:sz w:val="22"/>
                <w:szCs w:val="22"/>
                <w:lang w:eastAsia="en-US" w:bidi="en-US"/>
              </w:rPr>
              <w:t>ev</w:t>
            </w:r>
            <w:proofErr w:type="spellEnd"/>
            <w:r w:rsidRPr="00EE3F68">
              <w:rPr>
                <w:rFonts w:ascii="Arial Narrow" w:hAnsi="Arial Narrow" w:cs="Arial"/>
                <w:sz w:val="22"/>
                <w:szCs w:val="22"/>
                <w:lang w:eastAsia="en-US" w:bidi="en-US"/>
              </w:rPr>
              <w:t xml:space="preserve">, na podlagi katerega/ih naročnik namesto dobavitelja poravna podizvajalčevo terjatev do dobavitelja. </w:t>
            </w:r>
          </w:p>
          <w:p w14:paraId="770F7D54" w14:textId="77777777" w:rsidR="00681FE8" w:rsidRPr="00EE3F68" w:rsidRDefault="00681FE8" w:rsidP="009C1D56">
            <w:pPr>
              <w:spacing w:line="276" w:lineRule="auto"/>
              <w:jc w:val="both"/>
              <w:rPr>
                <w:rFonts w:ascii="Arial Narrow" w:hAnsi="Arial Narrow" w:cs="Arial"/>
                <w:sz w:val="22"/>
                <w:szCs w:val="22"/>
                <w:lang w:eastAsia="en-US" w:bidi="en-US"/>
              </w:rPr>
            </w:pPr>
          </w:p>
          <w:p w14:paraId="2847F574" w14:textId="77777777" w:rsidR="00681FE8" w:rsidRPr="00EE3F68" w:rsidRDefault="00681FE8" w:rsidP="009C1D56">
            <w:p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V primeru, da je podizvajalec zahteval neposredno plačilo, sta zahteva in soglasje podizvajalca za neposredno plačilo sestavni del te pogodbe.</w:t>
            </w:r>
          </w:p>
          <w:p w14:paraId="6BA03961" w14:textId="77777777" w:rsidR="00681FE8" w:rsidRPr="00EE3F68" w:rsidRDefault="00681FE8" w:rsidP="009C1D56">
            <w:pPr>
              <w:spacing w:line="276" w:lineRule="auto"/>
              <w:jc w:val="both"/>
              <w:rPr>
                <w:rFonts w:ascii="Arial Narrow" w:hAnsi="Arial Narrow"/>
                <w:sz w:val="22"/>
                <w:szCs w:val="22"/>
                <w:lang w:eastAsia="en-US" w:bidi="en-US"/>
              </w:rPr>
            </w:pPr>
          </w:p>
          <w:p w14:paraId="7CC6410F" w14:textId="77777777" w:rsidR="00681FE8" w:rsidRPr="00EE3F68" w:rsidRDefault="00681FE8" w:rsidP="009C1D56">
            <w:p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 xml:space="preserve"> Podatki o podizvajalcih:</w:t>
            </w:r>
          </w:p>
          <w:p w14:paraId="5CBAE258" w14:textId="77777777" w:rsidR="00681FE8" w:rsidRPr="00EE3F68" w:rsidRDefault="00681FE8" w:rsidP="009C1D56">
            <w:pPr>
              <w:spacing w:line="276" w:lineRule="auto"/>
              <w:ind w:left="992"/>
              <w:jc w:val="both"/>
              <w:rPr>
                <w:rFonts w:ascii="Arial Narrow" w:hAnsi="Arial Narrow"/>
                <w:sz w:val="22"/>
                <w:szCs w:val="22"/>
                <w:lang w:eastAsia="en-US" w:bidi="en-US"/>
              </w:rPr>
            </w:pPr>
          </w:p>
          <w:p w14:paraId="088A3A97" w14:textId="77777777" w:rsidR="00681FE8" w:rsidRPr="00EE3F68" w:rsidRDefault="00681FE8" w:rsidP="00681FE8">
            <w:pPr>
              <w:numPr>
                <w:ilvl w:val="0"/>
                <w:numId w:val="34"/>
              </w:numPr>
              <w:tabs>
                <w:tab w:val="clear" w:pos="284"/>
                <w:tab w:val="num" w:pos="992"/>
              </w:tabs>
              <w:spacing w:line="276" w:lineRule="auto"/>
              <w:ind w:left="992"/>
              <w:jc w:val="both"/>
              <w:rPr>
                <w:rFonts w:ascii="Arial Narrow" w:hAnsi="Arial Narrow"/>
                <w:sz w:val="22"/>
                <w:szCs w:val="22"/>
                <w:lang w:eastAsia="en-US" w:bidi="en-US"/>
              </w:rPr>
            </w:pPr>
            <w:r w:rsidRPr="00EE3F68">
              <w:rPr>
                <w:rFonts w:ascii="Arial Narrow" w:hAnsi="Arial Narrow"/>
                <w:sz w:val="22"/>
                <w:szCs w:val="22"/>
                <w:lang w:eastAsia="en-US" w:bidi="en-US"/>
              </w:rPr>
              <w:t xml:space="preserve">podatki o podizvajalcu (naziv, polni naslov, matična številka, davčna številka in transakcijski račun ter kontaktni podatki) </w:t>
            </w:r>
          </w:p>
          <w:p w14:paraId="39F6668F" w14:textId="77777777" w:rsidR="00681FE8" w:rsidRPr="00EE3F68" w:rsidRDefault="00681FE8" w:rsidP="009C1D56">
            <w:pPr>
              <w:spacing w:line="276" w:lineRule="auto"/>
              <w:ind w:left="992"/>
              <w:jc w:val="both"/>
              <w:rPr>
                <w:rFonts w:ascii="Arial Narrow" w:hAnsi="Arial Narrow"/>
                <w:sz w:val="22"/>
                <w:szCs w:val="22"/>
                <w:lang w:eastAsia="en-US" w:bidi="en-US"/>
              </w:rPr>
            </w:pPr>
          </w:p>
          <w:p w14:paraId="3CC93C2A" w14:textId="77777777" w:rsidR="00681FE8" w:rsidRPr="00EE3F68" w:rsidRDefault="00681FE8" w:rsidP="009C1D56">
            <w:p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Podizvajalec …………………………………………….matična številka …………..…… davčna številka …………….. TRR ……………………..….……………... pri banki ………....................................., kontaktni podatki: kontaktna oseba……………….., telefonska št…………….., e-naslov……………………….</w:t>
            </w:r>
          </w:p>
          <w:p w14:paraId="0F15E44A" w14:textId="77777777" w:rsidR="00681FE8" w:rsidRPr="00EE3F68" w:rsidRDefault="00681FE8" w:rsidP="009C1D56">
            <w:pPr>
              <w:spacing w:line="276" w:lineRule="auto"/>
              <w:ind w:left="708"/>
              <w:jc w:val="both"/>
              <w:rPr>
                <w:rFonts w:ascii="Arial Narrow" w:hAnsi="Arial Narrow"/>
                <w:sz w:val="22"/>
                <w:szCs w:val="22"/>
                <w:lang w:eastAsia="en-US" w:bidi="en-US"/>
              </w:rPr>
            </w:pPr>
          </w:p>
          <w:p w14:paraId="55E393DE" w14:textId="77777777" w:rsidR="00681FE8" w:rsidRPr="00EE3F68" w:rsidRDefault="00681FE8" w:rsidP="009C1D56">
            <w:pPr>
              <w:spacing w:line="276" w:lineRule="auto"/>
              <w:ind w:left="708"/>
              <w:jc w:val="both"/>
              <w:rPr>
                <w:rFonts w:ascii="Arial Narrow" w:hAnsi="Arial Narrow"/>
                <w:sz w:val="22"/>
                <w:szCs w:val="22"/>
                <w:lang w:eastAsia="en-US" w:bidi="en-US"/>
              </w:rPr>
            </w:pPr>
            <w:r w:rsidRPr="00EE3F68">
              <w:rPr>
                <w:rFonts w:ascii="Arial Narrow" w:hAnsi="Arial Narrow"/>
                <w:sz w:val="22"/>
                <w:szCs w:val="22"/>
                <w:lang w:eastAsia="en-US" w:bidi="en-US"/>
              </w:rPr>
              <w:t xml:space="preserve">2. predmet, količina, vrednost, kraj in rok izvedbe teh del: </w:t>
            </w:r>
          </w:p>
          <w:p w14:paraId="16AC9334" w14:textId="77777777" w:rsidR="00681FE8" w:rsidRPr="00EE3F68" w:rsidRDefault="00681FE8" w:rsidP="009C1D56">
            <w:pPr>
              <w:spacing w:line="276" w:lineRule="auto"/>
              <w:ind w:left="992"/>
              <w:jc w:val="both"/>
              <w:rPr>
                <w:rFonts w:ascii="Arial Narrow" w:hAnsi="Arial Narrow"/>
                <w:sz w:val="22"/>
                <w:szCs w:val="22"/>
                <w:lang w:eastAsia="en-US" w:bidi="en-US"/>
              </w:rPr>
            </w:pPr>
          </w:p>
          <w:p w14:paraId="7597E66A" w14:textId="77777777" w:rsidR="00681FE8" w:rsidRPr="00EE3F68" w:rsidRDefault="00681FE8" w:rsidP="009C1D56">
            <w:p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Podizvajalec …………………………….… bo opravil naslednje dobave in storitve v zvezi s sklenjeno pogodbo: …………………………………………………………….. .</w:t>
            </w:r>
          </w:p>
          <w:p w14:paraId="5F6F5702" w14:textId="77777777" w:rsidR="00681FE8" w:rsidRPr="00EE3F68" w:rsidRDefault="00681FE8" w:rsidP="009C1D56">
            <w:pPr>
              <w:spacing w:line="276" w:lineRule="auto"/>
              <w:jc w:val="both"/>
              <w:rPr>
                <w:rFonts w:ascii="Arial Narrow" w:hAnsi="Arial Narrow"/>
                <w:sz w:val="22"/>
                <w:szCs w:val="22"/>
                <w:lang w:eastAsia="en-US" w:bidi="en-US"/>
              </w:rPr>
            </w:pPr>
          </w:p>
          <w:p w14:paraId="4D69D426" w14:textId="77777777" w:rsidR="00681FE8" w:rsidRPr="00EE3F68" w:rsidRDefault="00681FE8" w:rsidP="009C1D56">
            <w:p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 xml:space="preserve">V primeru nastopa s podizvajalci mora dobavitelj svojemu računu oziroma situaciji obvezno priložiti račune oziroma situacije svojih podizvajalcev, ki jih je predhodno potrdil. </w:t>
            </w:r>
          </w:p>
          <w:p w14:paraId="6FFC8946" w14:textId="77777777" w:rsidR="00681FE8" w:rsidRPr="00EE3F68" w:rsidRDefault="00681FE8" w:rsidP="009C1D56">
            <w:pPr>
              <w:tabs>
                <w:tab w:val="left" w:pos="709"/>
              </w:tabs>
              <w:spacing w:line="276" w:lineRule="auto"/>
              <w:jc w:val="both"/>
              <w:rPr>
                <w:rFonts w:ascii="Arial Narrow" w:hAnsi="Arial Narrow"/>
                <w:sz w:val="22"/>
                <w:szCs w:val="22"/>
                <w:lang w:eastAsia="en-US" w:bidi="en-US"/>
              </w:rPr>
            </w:pPr>
          </w:p>
          <w:p w14:paraId="462B299B" w14:textId="77777777" w:rsidR="00681FE8" w:rsidRPr="00EE3F68" w:rsidRDefault="00681FE8" w:rsidP="009C1D56">
            <w:pPr>
              <w:tabs>
                <w:tab w:val="left" w:pos="709"/>
              </w:tabs>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00E7FDCC" w14:textId="77777777" w:rsidR="00681FE8" w:rsidRPr="00EE3F68" w:rsidRDefault="00681FE8" w:rsidP="009C1D56">
            <w:pPr>
              <w:tabs>
                <w:tab w:val="left" w:pos="709"/>
              </w:tabs>
              <w:spacing w:line="276" w:lineRule="auto"/>
              <w:jc w:val="both"/>
              <w:rPr>
                <w:rFonts w:ascii="Arial Narrow" w:hAnsi="Arial Narrow"/>
                <w:sz w:val="22"/>
                <w:szCs w:val="22"/>
                <w:lang w:eastAsia="en-US" w:bidi="en-US"/>
              </w:rPr>
            </w:pPr>
          </w:p>
          <w:p w14:paraId="5F003075" w14:textId="77777777" w:rsidR="00681FE8" w:rsidRPr="00EE3F68" w:rsidRDefault="00681FE8" w:rsidP="00681FE8">
            <w:pPr>
              <w:numPr>
                <w:ilvl w:val="0"/>
                <w:numId w:val="35"/>
              </w:num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obvestilo oz. vse dokumente skladno z določbo 3. odstavka 94. člena ZJN-3,</w:t>
            </w:r>
          </w:p>
          <w:p w14:paraId="254FDEEF" w14:textId="77777777" w:rsidR="00681FE8" w:rsidRPr="00EE3F68" w:rsidRDefault="00681FE8" w:rsidP="00681FE8">
            <w:pPr>
              <w:numPr>
                <w:ilvl w:val="0"/>
                <w:numId w:val="35"/>
              </w:num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04284162" w14:textId="77777777" w:rsidR="00681FE8" w:rsidRPr="00EE3F68" w:rsidRDefault="00681FE8" w:rsidP="00681FE8">
            <w:pPr>
              <w:numPr>
                <w:ilvl w:val="0"/>
                <w:numId w:val="35"/>
              </w:num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zahtevo in soglasje novega podizvajalca k neposrednemu plačilu (v primeru, da novi podizvajalec zahteva neposredno plačilo).</w:t>
            </w:r>
          </w:p>
          <w:p w14:paraId="1760F5D1" w14:textId="77777777" w:rsidR="00681FE8" w:rsidRPr="00EE3F68" w:rsidRDefault="00681FE8" w:rsidP="009C1D56">
            <w:pPr>
              <w:spacing w:line="276" w:lineRule="auto"/>
              <w:jc w:val="both"/>
              <w:rPr>
                <w:rFonts w:ascii="Arial Narrow" w:hAnsi="Arial Narrow"/>
                <w:sz w:val="22"/>
                <w:szCs w:val="22"/>
                <w:lang w:eastAsia="en-US" w:bidi="en-US"/>
              </w:rPr>
            </w:pPr>
          </w:p>
          <w:p w14:paraId="7DC302A7" w14:textId="77777777" w:rsidR="00681FE8" w:rsidRPr="00EE3F68" w:rsidRDefault="00681FE8" w:rsidP="009C1D56">
            <w:pPr>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 xml:space="preserve">Novi podizvajalec mora v takem primeru izpolnjevati vse zahtevane pogoje, ki se nanašajo na podizvajalce v razpisni dokumentaciji oziroma ZJN-3, oziroma pogoje, ki jih je izpolnjeval prvotni podizvajalec. Dobavitelj mora naročniku pred </w:t>
            </w:r>
            <w:r w:rsidRPr="00EE3F68">
              <w:rPr>
                <w:rFonts w:ascii="Arial Narrow" w:hAnsi="Arial Narrow"/>
                <w:sz w:val="22"/>
                <w:szCs w:val="22"/>
                <w:lang w:eastAsia="en-US" w:bidi="en-US"/>
              </w:rPr>
              <w:lastRenderedPageBreak/>
              <w:t>zamenjavo podizvajalca posredovati vso zahtevano dokumentacijo, ki se nanaša na izpolnjevanje pogojev za novega podizvajalca.</w:t>
            </w:r>
          </w:p>
          <w:p w14:paraId="3D49B58E" w14:textId="77777777" w:rsidR="00681FE8" w:rsidRPr="00EE3F68" w:rsidRDefault="00681FE8" w:rsidP="009C1D56">
            <w:pPr>
              <w:pStyle w:val="Navadensplet"/>
              <w:spacing w:line="276" w:lineRule="auto"/>
              <w:jc w:val="both"/>
              <w:rPr>
                <w:rFonts w:ascii="Arial Narrow" w:hAnsi="Arial Narrow"/>
                <w:sz w:val="22"/>
                <w:szCs w:val="22"/>
                <w:lang w:eastAsia="en-US" w:bidi="en-US"/>
              </w:rPr>
            </w:pPr>
            <w:r w:rsidRPr="00EE3F68">
              <w:rPr>
                <w:rFonts w:ascii="Arial Narrow" w:hAnsi="Arial Narrow"/>
                <w:sz w:val="22"/>
                <w:szCs w:val="22"/>
                <w:lang w:eastAsia="en-US" w:bidi="en-US"/>
              </w:rPr>
              <w:t>V primeru, da dobavitelj  ne predloži zahtevane dokumentacije pred zamenjavo podizvajalca, podizvajalca ne more zamenjati, sicer bo naročnik odstopil od pogodbe in/ali unovčil zavarovanje za dobro izvedbo pogodbenih obveznosti.</w:t>
            </w:r>
          </w:p>
          <w:p w14:paraId="4FC6F036" w14:textId="77777777" w:rsidR="00681FE8" w:rsidRPr="00EE3F68" w:rsidRDefault="00681FE8" w:rsidP="009C1D56">
            <w:pPr>
              <w:pStyle w:val="Default"/>
              <w:spacing w:line="276" w:lineRule="auto"/>
              <w:jc w:val="both"/>
              <w:rPr>
                <w:rFonts w:ascii="Arial Narrow" w:hAnsi="Arial Narrow"/>
                <w:color w:val="auto"/>
                <w:sz w:val="22"/>
                <w:szCs w:val="22"/>
                <w:lang w:bidi="en-US"/>
              </w:rPr>
            </w:pPr>
            <w:r w:rsidRPr="00EE3F68">
              <w:rPr>
                <w:rFonts w:ascii="Arial Narrow" w:hAnsi="Arial Narrow"/>
                <w:color w:val="auto"/>
                <w:sz w:val="22"/>
                <w:szCs w:val="22"/>
                <w:lang w:bidi="en-US"/>
              </w:rPr>
              <w:t>Zamenjavo podizvajalca pogodbeni stranki uredita z dodatkom k tej pogodbi. V razmerju do naročnika dobavitelj  v celoti odgovarja za izvedbo del, ki so predmet te pogodbe.</w:t>
            </w:r>
          </w:p>
        </w:tc>
      </w:tr>
      <w:bookmarkEnd w:id="11"/>
    </w:tbl>
    <w:p w14:paraId="2115E957" w14:textId="77777777" w:rsidR="00681FE8" w:rsidRPr="00EE3F68" w:rsidRDefault="00681FE8" w:rsidP="00681FE8">
      <w:pPr>
        <w:pStyle w:val="Telobesedila"/>
        <w:rPr>
          <w:rFonts w:ascii="Arial Narrow" w:hAnsi="Arial Narrow"/>
          <w:sz w:val="22"/>
          <w:szCs w:val="22"/>
        </w:rPr>
      </w:pPr>
    </w:p>
    <w:p w14:paraId="60A57509" w14:textId="77777777" w:rsidR="00681FE8" w:rsidRPr="00EE3F68" w:rsidRDefault="00681FE8" w:rsidP="00681FE8">
      <w:pPr>
        <w:pStyle w:val="Telobesedila"/>
        <w:rPr>
          <w:rFonts w:ascii="Arial Narrow" w:hAnsi="Arial Narrow"/>
          <w:b/>
          <w:bCs/>
          <w:sz w:val="22"/>
          <w:szCs w:val="22"/>
        </w:rPr>
      </w:pPr>
      <w:r w:rsidRPr="00EE3F68">
        <w:rPr>
          <w:rFonts w:ascii="Arial Narrow" w:hAnsi="Arial Narrow"/>
          <w:b/>
          <w:bCs/>
          <w:sz w:val="22"/>
          <w:szCs w:val="22"/>
        </w:rPr>
        <w:t xml:space="preserve">IZVAJANJE POGDOBE </w:t>
      </w:r>
    </w:p>
    <w:p w14:paraId="4687D095"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6359B6B3" w14:textId="77777777" w:rsidR="00681FE8" w:rsidRPr="00EE3F68" w:rsidRDefault="00681FE8" w:rsidP="00681FE8">
      <w:pPr>
        <w:tabs>
          <w:tab w:val="left" w:pos="993"/>
          <w:tab w:val="left" w:pos="1560"/>
        </w:tabs>
        <w:jc w:val="both"/>
        <w:rPr>
          <w:rFonts w:ascii="Arial Narrow" w:hAnsi="Arial Narrow"/>
          <w:sz w:val="22"/>
          <w:szCs w:val="22"/>
        </w:rPr>
      </w:pPr>
    </w:p>
    <w:p w14:paraId="03C2D150" w14:textId="77777777" w:rsidR="00681FE8" w:rsidRPr="00EE3F68" w:rsidRDefault="00681FE8" w:rsidP="00681FE8">
      <w:pPr>
        <w:tabs>
          <w:tab w:val="left" w:pos="993"/>
          <w:tab w:val="left" w:pos="1560"/>
        </w:tabs>
        <w:jc w:val="both"/>
        <w:rPr>
          <w:rFonts w:ascii="Arial Narrow" w:hAnsi="Arial Narrow"/>
          <w:sz w:val="22"/>
          <w:szCs w:val="22"/>
        </w:rPr>
      </w:pPr>
      <w:bookmarkStart w:id="12" w:name="_Hlk112930242"/>
      <w:r w:rsidRPr="00EE3F68">
        <w:rPr>
          <w:rFonts w:ascii="Arial Narrow" w:hAnsi="Arial Narrow"/>
          <w:sz w:val="22"/>
          <w:szCs w:val="22"/>
        </w:rPr>
        <w:t>Dobavitelj se zavezuje:</w:t>
      </w:r>
    </w:p>
    <w:p w14:paraId="63E4AD32" w14:textId="77777777" w:rsidR="00681FE8" w:rsidRPr="00EE3F68" w:rsidRDefault="00681FE8" w:rsidP="00681FE8">
      <w:pPr>
        <w:numPr>
          <w:ilvl w:val="0"/>
          <w:numId w:val="16"/>
        </w:numPr>
        <w:jc w:val="both"/>
        <w:rPr>
          <w:rFonts w:ascii="Arial Narrow" w:hAnsi="Arial Narrow" w:cs="Arial"/>
          <w:sz w:val="22"/>
          <w:szCs w:val="22"/>
          <w:lang w:val="x-none" w:eastAsia="x-none"/>
        </w:rPr>
      </w:pPr>
      <w:r w:rsidRPr="00EE3F68">
        <w:rPr>
          <w:rFonts w:ascii="Arial Narrow" w:hAnsi="Arial Narrow" w:cs="Arial"/>
          <w:sz w:val="22"/>
          <w:szCs w:val="22"/>
          <w:lang w:eastAsia="x-none"/>
        </w:rPr>
        <w:t>dostaviti</w:t>
      </w:r>
      <w:r w:rsidRPr="00EE3F68">
        <w:rPr>
          <w:rFonts w:ascii="Arial Narrow" w:hAnsi="Arial Narrow" w:cs="Arial"/>
          <w:sz w:val="22"/>
          <w:szCs w:val="22"/>
          <w:lang w:val="x-none" w:eastAsia="x-none"/>
        </w:rPr>
        <w:t xml:space="preserve"> blago</w:t>
      </w:r>
      <w:r w:rsidRPr="00EE3F68">
        <w:rPr>
          <w:rFonts w:ascii="Arial Narrow" w:hAnsi="Arial Narrow" w:cs="Arial"/>
          <w:sz w:val="22"/>
          <w:szCs w:val="22"/>
          <w:lang w:eastAsia="x-none"/>
        </w:rPr>
        <w:t>/zdravilo</w:t>
      </w:r>
      <w:r w:rsidRPr="00EE3F68">
        <w:rPr>
          <w:rFonts w:ascii="Arial Narrow" w:hAnsi="Arial Narrow" w:cs="Arial"/>
          <w:sz w:val="22"/>
          <w:szCs w:val="22"/>
          <w:lang w:val="x-none" w:eastAsia="x-none"/>
        </w:rPr>
        <w:t>, ki popolnoma ustreza vsem opisom, karakteristikam in specifikacijam, ki so bili dani v okviru razpisne in ponudbene dokumentacije;</w:t>
      </w:r>
    </w:p>
    <w:p w14:paraId="56D54DC6" w14:textId="77777777" w:rsidR="00681FE8" w:rsidRPr="00EE3F68" w:rsidRDefault="00681FE8" w:rsidP="00681FE8">
      <w:pPr>
        <w:numPr>
          <w:ilvl w:val="0"/>
          <w:numId w:val="16"/>
        </w:numPr>
        <w:jc w:val="both"/>
        <w:rPr>
          <w:rFonts w:ascii="Arial Narrow" w:hAnsi="Arial Narrow" w:cs="Arial"/>
          <w:sz w:val="22"/>
          <w:szCs w:val="22"/>
          <w:lang w:val="x-none" w:eastAsia="x-none"/>
        </w:rPr>
      </w:pPr>
      <w:r w:rsidRPr="00EE3F68">
        <w:rPr>
          <w:rFonts w:ascii="Arial Narrow" w:hAnsi="Arial Narrow" w:cs="Arial"/>
          <w:sz w:val="22"/>
          <w:szCs w:val="22"/>
          <w:lang w:val="x-none" w:eastAsia="x-none"/>
        </w:rPr>
        <w:t>da bo izvedel vse svoje pogodbene obveznosti do naročnika po pravilih stroke in v dogovorjenih rokih</w:t>
      </w:r>
      <w:r w:rsidRPr="00EE3F68">
        <w:rPr>
          <w:rFonts w:ascii="Arial Narrow" w:hAnsi="Arial Narrow" w:cs="Arial"/>
          <w:sz w:val="22"/>
          <w:szCs w:val="22"/>
          <w:lang w:eastAsia="x-none"/>
        </w:rPr>
        <w:t xml:space="preserve"> ter v skladu s skrbnostjo dobrega strokovnjaka</w:t>
      </w:r>
      <w:r w:rsidRPr="00EE3F68">
        <w:rPr>
          <w:rFonts w:ascii="Arial Narrow" w:hAnsi="Arial Narrow" w:cs="Arial"/>
          <w:sz w:val="22"/>
          <w:szCs w:val="22"/>
          <w:lang w:val="x-none" w:eastAsia="x-none"/>
        </w:rPr>
        <w:t xml:space="preserve">; </w:t>
      </w:r>
    </w:p>
    <w:p w14:paraId="50159360" w14:textId="77777777" w:rsidR="00681FE8" w:rsidRPr="00EE3F68" w:rsidRDefault="00681FE8" w:rsidP="00681FE8">
      <w:pPr>
        <w:numPr>
          <w:ilvl w:val="0"/>
          <w:numId w:val="16"/>
        </w:numPr>
        <w:jc w:val="both"/>
        <w:rPr>
          <w:rFonts w:ascii="Arial Narrow" w:hAnsi="Arial Narrow" w:cs="Arial"/>
          <w:sz w:val="22"/>
          <w:szCs w:val="22"/>
          <w:lang w:val="x-none" w:eastAsia="x-none"/>
        </w:rPr>
      </w:pPr>
      <w:r w:rsidRPr="00EE3F68">
        <w:rPr>
          <w:rFonts w:ascii="Arial Narrow" w:hAnsi="Arial Narrow" w:cs="Arial"/>
          <w:sz w:val="22"/>
          <w:szCs w:val="22"/>
          <w:lang w:val="x-none" w:eastAsia="x-none"/>
        </w:rPr>
        <w:t>zagotovil da dobavljeno blago nima pravnih napa</w:t>
      </w:r>
      <w:r w:rsidRPr="00EE3F68">
        <w:rPr>
          <w:rFonts w:ascii="Arial Narrow" w:hAnsi="Arial Narrow" w:cs="Arial"/>
          <w:sz w:val="22"/>
          <w:szCs w:val="22"/>
          <w:lang w:eastAsia="x-none"/>
        </w:rPr>
        <w:t>k in stvarnih napak</w:t>
      </w:r>
      <w:r w:rsidRPr="00EE3F68">
        <w:rPr>
          <w:rFonts w:ascii="Arial Narrow" w:hAnsi="Arial Narrow" w:cs="Arial"/>
          <w:sz w:val="22"/>
          <w:szCs w:val="22"/>
          <w:lang w:val="x-none" w:eastAsia="x-none"/>
        </w:rPr>
        <w:t>;</w:t>
      </w:r>
    </w:p>
    <w:p w14:paraId="66C399AC" w14:textId="77777777" w:rsidR="00681FE8" w:rsidRPr="00EE3F68" w:rsidRDefault="00681FE8" w:rsidP="00681FE8">
      <w:pPr>
        <w:numPr>
          <w:ilvl w:val="0"/>
          <w:numId w:val="16"/>
        </w:numPr>
        <w:jc w:val="both"/>
        <w:rPr>
          <w:rFonts w:ascii="Arial Narrow" w:hAnsi="Arial Narrow" w:cs="Arial"/>
          <w:sz w:val="22"/>
          <w:szCs w:val="22"/>
          <w:lang w:val="x-none" w:eastAsia="x-none"/>
        </w:rPr>
      </w:pPr>
      <w:r w:rsidRPr="00EE3F68">
        <w:rPr>
          <w:rFonts w:ascii="Arial Narrow" w:hAnsi="Arial Narrow" w:cs="Arial"/>
          <w:sz w:val="22"/>
          <w:szCs w:val="22"/>
          <w:lang w:eastAsia="x-none"/>
        </w:rPr>
        <w:t>da bodo zdravila pakirana v skladu z veljavnimi zakonskimi predpisi v Republiki Sloveniji,</w:t>
      </w:r>
    </w:p>
    <w:p w14:paraId="78EB467B" w14:textId="77777777" w:rsidR="00681FE8" w:rsidRPr="00EE3F68" w:rsidRDefault="00681FE8" w:rsidP="00681FE8">
      <w:pPr>
        <w:numPr>
          <w:ilvl w:val="0"/>
          <w:numId w:val="16"/>
        </w:numPr>
        <w:jc w:val="both"/>
        <w:rPr>
          <w:rFonts w:ascii="Arial Narrow" w:hAnsi="Arial Narrow" w:cs="Arial"/>
          <w:sz w:val="22"/>
          <w:szCs w:val="22"/>
          <w:lang w:val="x-none" w:eastAsia="x-none"/>
        </w:rPr>
      </w:pPr>
      <w:r w:rsidRPr="00EE3F68">
        <w:rPr>
          <w:rFonts w:ascii="Arial Narrow" w:hAnsi="Arial Narrow" w:cs="Arial"/>
          <w:sz w:val="22"/>
          <w:szCs w:val="22"/>
          <w:lang w:val="x-none" w:eastAsia="x-none"/>
        </w:rPr>
        <w:t>da bo</w:t>
      </w:r>
      <w:r w:rsidRPr="00EE3F68">
        <w:rPr>
          <w:rFonts w:ascii="Arial Narrow" w:hAnsi="Arial Narrow" w:cs="Arial"/>
          <w:sz w:val="22"/>
          <w:szCs w:val="22"/>
          <w:lang w:eastAsia="x-none"/>
        </w:rPr>
        <w:t xml:space="preserve"> naročniku povrnil vse morebitne </w:t>
      </w:r>
      <w:r w:rsidRPr="00EE3F68">
        <w:rPr>
          <w:rFonts w:ascii="Arial Narrow" w:hAnsi="Arial Narrow" w:cs="Arial"/>
          <w:sz w:val="22"/>
          <w:szCs w:val="22"/>
          <w:lang w:val="x-none" w:eastAsia="x-none"/>
        </w:rPr>
        <w:t>stroške</w:t>
      </w:r>
      <w:r w:rsidRPr="00EE3F68">
        <w:rPr>
          <w:rFonts w:ascii="Arial Narrow" w:hAnsi="Arial Narrow" w:cs="Arial"/>
          <w:sz w:val="22"/>
          <w:szCs w:val="22"/>
          <w:lang w:eastAsia="x-none"/>
        </w:rPr>
        <w:t xml:space="preserve"> in škodo</w:t>
      </w:r>
      <w:r w:rsidRPr="00EE3F68">
        <w:rPr>
          <w:rFonts w:ascii="Arial Narrow" w:hAnsi="Arial Narrow" w:cs="Arial"/>
          <w:sz w:val="22"/>
          <w:szCs w:val="22"/>
          <w:lang w:val="x-none" w:eastAsia="x-none"/>
        </w:rPr>
        <w:t>, ki bi nastali zaradi odpoklica blaga zaradi napake, storjene s strani ponudnika oziroma proizvajalca;</w:t>
      </w:r>
    </w:p>
    <w:p w14:paraId="74FBC535" w14:textId="77777777" w:rsidR="00681FE8" w:rsidRPr="00EE3F68" w:rsidRDefault="00681FE8" w:rsidP="00681FE8">
      <w:pPr>
        <w:numPr>
          <w:ilvl w:val="0"/>
          <w:numId w:val="16"/>
        </w:numPr>
        <w:jc w:val="both"/>
        <w:rPr>
          <w:rFonts w:ascii="Arial Narrow" w:hAnsi="Arial Narrow" w:cs="Arial"/>
          <w:sz w:val="22"/>
          <w:szCs w:val="22"/>
        </w:rPr>
      </w:pPr>
      <w:r w:rsidRPr="00EE3F68">
        <w:rPr>
          <w:rFonts w:ascii="Arial Narrow" w:hAnsi="Arial Narrow" w:cs="Arial"/>
          <w:sz w:val="22"/>
          <w:szCs w:val="22"/>
        </w:rPr>
        <w:t>nemudoma obvestiti naročnika o nastanku vzrokov, ki bi preprečevali izpolnitev dogovorjenih obveznosti;</w:t>
      </w:r>
    </w:p>
    <w:p w14:paraId="79C96B13" w14:textId="77777777" w:rsidR="00681FE8" w:rsidRPr="00EE3F68" w:rsidRDefault="00681FE8" w:rsidP="00681FE8">
      <w:pPr>
        <w:pStyle w:val="Odstavekseznama"/>
        <w:numPr>
          <w:ilvl w:val="0"/>
          <w:numId w:val="42"/>
        </w:numPr>
        <w:ind w:left="567"/>
        <w:jc w:val="both"/>
        <w:rPr>
          <w:rFonts w:ascii="Arial Narrow" w:hAnsi="Arial Narrow" w:cs="Arial"/>
          <w:sz w:val="22"/>
          <w:szCs w:val="22"/>
          <w:lang w:eastAsia="x-none"/>
        </w:rPr>
      </w:pPr>
      <w:r w:rsidRPr="00EE3F68">
        <w:rPr>
          <w:rFonts w:ascii="Arial Narrow" w:hAnsi="Arial Narrow" w:cs="Arial"/>
          <w:sz w:val="22"/>
          <w:szCs w:val="22"/>
        </w:rPr>
        <w:t xml:space="preserve">da bo </w:t>
      </w:r>
      <w:r w:rsidRPr="00EE3F68">
        <w:rPr>
          <w:rFonts w:ascii="Arial Narrow" w:hAnsi="Arial Narrow"/>
          <w:sz w:val="22"/>
          <w:szCs w:val="22"/>
          <w:lang w:eastAsia="x-none"/>
        </w:rPr>
        <w:t>zdravilo</w:t>
      </w:r>
      <w:r w:rsidRPr="00EE3F68">
        <w:rPr>
          <w:rFonts w:ascii="Arial Narrow" w:hAnsi="Arial Narrow"/>
          <w:sz w:val="22"/>
          <w:szCs w:val="22"/>
          <w:lang w:val="x-none" w:eastAsia="x-none"/>
        </w:rPr>
        <w:t xml:space="preserve">, ki </w:t>
      </w:r>
      <w:r w:rsidRPr="00EE3F68">
        <w:rPr>
          <w:rFonts w:ascii="Arial Narrow" w:hAnsi="Arial Narrow"/>
          <w:sz w:val="22"/>
          <w:szCs w:val="22"/>
          <w:lang w:eastAsia="x-none"/>
        </w:rPr>
        <w:t>je predmet pogodbe</w:t>
      </w:r>
      <w:r w:rsidRPr="00EE3F68">
        <w:rPr>
          <w:rFonts w:ascii="Arial Narrow" w:hAnsi="Arial Narrow"/>
          <w:sz w:val="22"/>
          <w:szCs w:val="22"/>
          <w:lang w:val="x-none" w:eastAsia="x-none"/>
        </w:rPr>
        <w:t>, na trgu R</w:t>
      </w:r>
      <w:r w:rsidRPr="00EE3F68">
        <w:rPr>
          <w:rFonts w:ascii="Arial Narrow" w:hAnsi="Arial Narrow"/>
          <w:sz w:val="22"/>
          <w:szCs w:val="22"/>
          <w:lang w:eastAsia="x-none"/>
        </w:rPr>
        <w:t xml:space="preserve">epublike </w:t>
      </w:r>
      <w:r w:rsidRPr="00EE3F68">
        <w:rPr>
          <w:rFonts w:ascii="Arial Narrow" w:hAnsi="Arial Narrow"/>
          <w:sz w:val="22"/>
          <w:szCs w:val="22"/>
          <w:lang w:val="x-none" w:eastAsia="x-none"/>
        </w:rPr>
        <w:t>S</w:t>
      </w:r>
      <w:r w:rsidRPr="00EE3F68">
        <w:rPr>
          <w:rFonts w:ascii="Arial Narrow" w:hAnsi="Arial Narrow"/>
          <w:sz w:val="22"/>
          <w:szCs w:val="22"/>
          <w:lang w:eastAsia="x-none"/>
        </w:rPr>
        <w:t>lovenije  prisotno ves čas trajanja pogodbe, razen iz razlogov, na katere dobavitelj nima vpliva</w:t>
      </w:r>
      <w:r w:rsidRPr="00EE3F68">
        <w:rPr>
          <w:rFonts w:ascii="Arial Narrow" w:hAnsi="Arial Narrow" w:cs="Arial"/>
          <w:sz w:val="22"/>
          <w:szCs w:val="22"/>
          <w:lang w:eastAsia="x-none"/>
        </w:rPr>
        <w:t xml:space="preserve"> in njihovega nastanka in učinkov tudi ne more preprečiti;</w:t>
      </w:r>
    </w:p>
    <w:p w14:paraId="3F1DBC9A" w14:textId="77777777" w:rsidR="00681FE8" w:rsidRPr="00EE3F68" w:rsidRDefault="00681FE8" w:rsidP="00681FE8">
      <w:pPr>
        <w:numPr>
          <w:ilvl w:val="0"/>
          <w:numId w:val="16"/>
        </w:numPr>
        <w:jc w:val="both"/>
        <w:rPr>
          <w:rFonts w:ascii="Arial Narrow" w:hAnsi="Arial Narrow" w:cs="Arial"/>
          <w:sz w:val="22"/>
          <w:szCs w:val="22"/>
        </w:rPr>
      </w:pPr>
      <w:r w:rsidRPr="00EE3F68">
        <w:rPr>
          <w:rFonts w:ascii="Arial Narrow" w:eastAsia="Calibri" w:hAnsi="Arial Narrow"/>
          <w:sz w:val="22"/>
          <w:szCs w:val="22"/>
          <w:lang w:eastAsia="x-none"/>
        </w:rPr>
        <w:t>v primeru začasnega ali stalnega prenehanja opravljanja prometa z zdravilom ali motnjah v preskrbi z zdravilom mora dobavitelj naročnika obvestiti pisno, in sicer takoj od pridobitve informacije o začasnem ali stalnem prenehanju opravljanja prometa z zdravilom ali motnjah v preskrbi z zdravilom. Dobavitelj bo nosil vse stroške (razliko v ceni), ki bi nastali zaradi ne dobave dogovorjenega blaga naročniku in ki bi naročnika prisilili h kritnemu nakupu blaga pri drugem ponudniku z višjo ceno, razen v primeru višje sile;</w:t>
      </w:r>
    </w:p>
    <w:p w14:paraId="72D92DCB" w14:textId="77777777" w:rsidR="00681FE8" w:rsidRPr="00EE3F68" w:rsidRDefault="00681FE8" w:rsidP="00681FE8">
      <w:pPr>
        <w:numPr>
          <w:ilvl w:val="0"/>
          <w:numId w:val="16"/>
        </w:numPr>
        <w:jc w:val="both"/>
        <w:rPr>
          <w:rFonts w:ascii="Arial Narrow" w:hAnsi="Arial Narrow" w:cs="Arial"/>
          <w:sz w:val="22"/>
          <w:szCs w:val="22"/>
        </w:rPr>
      </w:pPr>
      <w:r w:rsidRPr="00EE3F68">
        <w:rPr>
          <w:rFonts w:ascii="Arial Narrow" w:eastAsia="Calibri" w:hAnsi="Arial Narrow" w:cs="Arial"/>
          <w:sz w:val="22"/>
          <w:szCs w:val="22"/>
          <w:lang w:eastAsia="en-US"/>
        </w:rPr>
        <w:t xml:space="preserve">vsaka zavrnitev naročila ali odstopanje od dogovorjenega načina ali obsega izvedbe pogodbenih obveznosti (razen v primeru višje sile), pomeni kršitev pogodbene obveznosti zaradi katere lahko naročnik izvede kritni nakup, zahteva razdrtje pogodbe, uveljavi finančna zavarovanja za izvedbo pogodbenih obveznosti, v primeru škode pa tudi zahteva celotno odškodnino zaradi povzročene škode. </w:t>
      </w:r>
    </w:p>
    <w:bookmarkEnd w:id="12"/>
    <w:p w14:paraId="10BEBA63" w14:textId="77777777" w:rsidR="00681FE8" w:rsidRPr="00EE3F68" w:rsidRDefault="00681FE8" w:rsidP="00681FE8">
      <w:pPr>
        <w:jc w:val="both"/>
        <w:rPr>
          <w:rFonts w:ascii="Arial Narrow" w:hAnsi="Arial Narrow"/>
          <w:sz w:val="22"/>
          <w:szCs w:val="22"/>
        </w:rPr>
      </w:pPr>
    </w:p>
    <w:p w14:paraId="00012257" w14:textId="77777777" w:rsidR="00681FE8" w:rsidRPr="00EE3F68" w:rsidRDefault="00681FE8" w:rsidP="00681FE8">
      <w:pPr>
        <w:jc w:val="both"/>
        <w:rPr>
          <w:rFonts w:ascii="Arial Narrow" w:hAnsi="Arial Narrow"/>
          <w:sz w:val="22"/>
          <w:szCs w:val="22"/>
        </w:rPr>
      </w:pPr>
      <w:r w:rsidRPr="00EE3F68">
        <w:rPr>
          <w:rFonts w:ascii="Arial Narrow" w:hAnsi="Arial Narrow"/>
          <w:sz w:val="22"/>
          <w:szCs w:val="22"/>
        </w:rPr>
        <w:t xml:space="preserve">Naročnik se obvezuje naročeno blago prevzeti na podlagi dobavnice. Glede količinskih odstopanj, ki jih ni bilo moč ugotoviti ob prevzemu, bo naročnik dobavitelja obvestil najkasneje v 8 dneh od prevzema. </w:t>
      </w:r>
    </w:p>
    <w:p w14:paraId="468F03D3" w14:textId="77777777" w:rsidR="00681FE8" w:rsidRPr="00EE3F68" w:rsidRDefault="00681FE8" w:rsidP="00681FE8">
      <w:pPr>
        <w:jc w:val="both"/>
        <w:rPr>
          <w:rFonts w:ascii="Arial Narrow" w:hAnsi="Arial Narrow"/>
          <w:sz w:val="22"/>
          <w:szCs w:val="22"/>
        </w:rPr>
      </w:pPr>
    </w:p>
    <w:p w14:paraId="77929389"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 xml:space="preserve">Glede kakovostnih odstopanj boo naročnik dobavitelja obvestil najkasneje v 30 dneh od prevzema. </w:t>
      </w:r>
    </w:p>
    <w:p w14:paraId="4D32ED53"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Bistveno odstopanje od vsebine te pogodbe in/ali neupoštevanje obveznosti dobavitelja, navedenih v prvem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35C75B0D" w14:textId="77777777" w:rsidR="00681FE8" w:rsidRPr="00EE3F68" w:rsidRDefault="00681FE8" w:rsidP="00681FE8">
      <w:pPr>
        <w:tabs>
          <w:tab w:val="left" w:pos="993"/>
          <w:tab w:val="left" w:pos="1560"/>
        </w:tabs>
        <w:jc w:val="both"/>
        <w:rPr>
          <w:rFonts w:ascii="Arial Narrow" w:hAnsi="Arial Narrow"/>
          <w:sz w:val="22"/>
          <w:szCs w:val="22"/>
        </w:rPr>
      </w:pPr>
    </w:p>
    <w:p w14:paraId="3BFCC9A8"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6BD0F3E4" w14:textId="77777777" w:rsidR="00681FE8" w:rsidRPr="00EE3F68" w:rsidRDefault="00681FE8" w:rsidP="00681FE8">
      <w:pPr>
        <w:tabs>
          <w:tab w:val="left" w:pos="993"/>
          <w:tab w:val="left" w:pos="1560"/>
        </w:tabs>
        <w:jc w:val="both"/>
        <w:rPr>
          <w:rFonts w:ascii="Arial Narrow" w:hAnsi="Arial Narrow"/>
          <w:b/>
          <w:sz w:val="22"/>
          <w:szCs w:val="22"/>
        </w:rPr>
      </w:pPr>
    </w:p>
    <w:p w14:paraId="4A296511" w14:textId="77777777" w:rsidR="00681FE8" w:rsidRPr="00EE3F68" w:rsidRDefault="00681FE8" w:rsidP="00681FE8">
      <w:pPr>
        <w:tabs>
          <w:tab w:val="left" w:pos="567"/>
        </w:tabs>
        <w:jc w:val="both"/>
        <w:rPr>
          <w:rFonts w:ascii="Arial Narrow" w:hAnsi="Arial Narrow"/>
          <w:iCs/>
          <w:sz w:val="22"/>
          <w:szCs w:val="22"/>
        </w:rPr>
      </w:pPr>
      <w:r w:rsidRPr="00EE3F68">
        <w:rPr>
          <w:rFonts w:ascii="Arial Narrow" w:hAnsi="Arial Narrow"/>
          <w:iCs/>
          <w:sz w:val="22"/>
          <w:szCs w:val="22"/>
        </w:rPr>
        <w:t>V primeru zamude z izvajanjem katerihkoli pogodbenih obveznosti po krivdi dobavitelja bo dobavitelj plačal naročniku pogodbeno kazen, ki bo odvisna od vrednosti zamude in sicer:</w:t>
      </w:r>
    </w:p>
    <w:p w14:paraId="3117251A" w14:textId="77777777" w:rsidR="00681FE8" w:rsidRPr="00EE3F68" w:rsidRDefault="00681FE8" w:rsidP="00681FE8">
      <w:pPr>
        <w:numPr>
          <w:ilvl w:val="0"/>
          <w:numId w:val="36"/>
        </w:numPr>
        <w:jc w:val="both"/>
        <w:rPr>
          <w:rFonts w:ascii="Arial Narrow" w:hAnsi="Arial Narrow"/>
          <w:iCs/>
          <w:sz w:val="22"/>
          <w:szCs w:val="22"/>
        </w:rPr>
      </w:pPr>
      <w:r w:rsidRPr="00EE3F68">
        <w:rPr>
          <w:rFonts w:ascii="Arial Narrow" w:hAnsi="Arial Narrow"/>
          <w:iCs/>
          <w:sz w:val="22"/>
          <w:szCs w:val="22"/>
        </w:rPr>
        <w:t>za vsak koledarski dan zamude v višini 0,5% (pet desetin odstotka) predvidene letne pogodbene vrednosti iz 3. člena te pogodbe,</w:t>
      </w:r>
    </w:p>
    <w:p w14:paraId="5FF72DCF" w14:textId="77777777" w:rsidR="00681FE8" w:rsidRPr="00EE3F68" w:rsidRDefault="00681FE8" w:rsidP="00681FE8">
      <w:pPr>
        <w:numPr>
          <w:ilvl w:val="0"/>
          <w:numId w:val="36"/>
        </w:numPr>
        <w:jc w:val="both"/>
        <w:rPr>
          <w:rFonts w:ascii="Arial Narrow" w:hAnsi="Arial Narrow"/>
          <w:iCs/>
          <w:sz w:val="22"/>
          <w:szCs w:val="22"/>
        </w:rPr>
      </w:pPr>
      <w:r w:rsidRPr="00EE3F68">
        <w:rPr>
          <w:rFonts w:ascii="Arial Narrow" w:hAnsi="Arial Narrow"/>
          <w:iCs/>
          <w:sz w:val="22"/>
          <w:szCs w:val="22"/>
        </w:rPr>
        <w:t>vendar skupno največ v višini 10% (deset odstotkov) predvidene letne pogodbene vrednosti iz 3. člena te pogodbe.</w:t>
      </w:r>
    </w:p>
    <w:p w14:paraId="28A55676" w14:textId="77777777" w:rsidR="00681FE8" w:rsidRPr="00EE3F68" w:rsidRDefault="00681FE8" w:rsidP="00681FE8">
      <w:pPr>
        <w:tabs>
          <w:tab w:val="left" w:pos="567"/>
        </w:tabs>
        <w:jc w:val="both"/>
        <w:rPr>
          <w:rFonts w:ascii="Arial Narrow" w:hAnsi="Arial Narrow"/>
          <w:iCs/>
          <w:sz w:val="22"/>
          <w:szCs w:val="22"/>
        </w:rPr>
      </w:pPr>
    </w:p>
    <w:p w14:paraId="69F2B4CC" w14:textId="77777777" w:rsidR="00681FE8" w:rsidRPr="00EE3F68" w:rsidRDefault="00681FE8" w:rsidP="00681FE8">
      <w:pPr>
        <w:tabs>
          <w:tab w:val="left" w:pos="567"/>
        </w:tabs>
        <w:jc w:val="both"/>
        <w:rPr>
          <w:rFonts w:ascii="Arial Narrow" w:hAnsi="Arial Narrow"/>
          <w:iCs/>
          <w:sz w:val="22"/>
          <w:szCs w:val="22"/>
        </w:rPr>
      </w:pPr>
    </w:p>
    <w:p w14:paraId="1F0EDE56" w14:textId="77777777" w:rsidR="00681FE8" w:rsidRPr="00EE3F68" w:rsidRDefault="00681FE8" w:rsidP="00681FE8">
      <w:pPr>
        <w:tabs>
          <w:tab w:val="left" w:pos="567"/>
        </w:tabs>
        <w:jc w:val="both"/>
        <w:rPr>
          <w:rFonts w:ascii="Arial Narrow" w:hAnsi="Arial Narrow"/>
          <w:iCs/>
          <w:sz w:val="22"/>
          <w:szCs w:val="22"/>
        </w:rPr>
      </w:pPr>
      <w:r w:rsidRPr="00EE3F68">
        <w:rPr>
          <w:rFonts w:ascii="Arial Narrow" w:hAnsi="Arial Narrow"/>
          <w:iCs/>
          <w:sz w:val="22"/>
          <w:szCs w:val="22"/>
        </w:rPr>
        <w:lastRenderedPageBreak/>
        <w:t xml:space="preserve">Če bo škoda, ki jo bo zaradi zamude utrpel naročnik večja od pogodbene kazni, ima naročnik pravico zahtevati razliko do polne odškodnine. </w:t>
      </w:r>
    </w:p>
    <w:p w14:paraId="1874561F" w14:textId="77777777" w:rsidR="00681FE8" w:rsidRPr="00EE3F68" w:rsidRDefault="00681FE8" w:rsidP="00681FE8">
      <w:pPr>
        <w:tabs>
          <w:tab w:val="left" w:pos="567"/>
        </w:tabs>
        <w:jc w:val="both"/>
        <w:rPr>
          <w:rFonts w:ascii="Arial Narrow" w:hAnsi="Arial Narrow"/>
          <w:iCs/>
          <w:sz w:val="22"/>
          <w:szCs w:val="22"/>
        </w:rPr>
      </w:pPr>
    </w:p>
    <w:p w14:paraId="4218A4AD" w14:textId="77777777" w:rsidR="00681FE8" w:rsidRPr="00EE3F68" w:rsidRDefault="00681FE8" w:rsidP="00681FE8">
      <w:pPr>
        <w:tabs>
          <w:tab w:val="left" w:pos="567"/>
        </w:tabs>
        <w:jc w:val="both"/>
        <w:rPr>
          <w:rFonts w:ascii="Arial Narrow" w:hAnsi="Arial Narrow"/>
          <w:iCs/>
          <w:sz w:val="22"/>
          <w:szCs w:val="22"/>
        </w:rPr>
      </w:pPr>
      <w:r w:rsidRPr="00EE3F68">
        <w:rPr>
          <w:rFonts w:ascii="Arial Narrow" w:hAnsi="Arial Narrow"/>
          <w:iCs/>
          <w:sz w:val="22"/>
          <w:szCs w:val="22"/>
        </w:rPr>
        <w:t>Plačilo pogodbene kazni naročniku ne odvzema pravice do odstopa od pogodbe in/ali unovčitve zavarovanja za dobro izvedbo pogodbenih obveznosti.</w:t>
      </w:r>
    </w:p>
    <w:p w14:paraId="46724A47" w14:textId="77777777" w:rsidR="00681FE8" w:rsidRPr="00EE3F68" w:rsidRDefault="00681FE8" w:rsidP="00681FE8">
      <w:pPr>
        <w:tabs>
          <w:tab w:val="left" w:pos="567"/>
        </w:tabs>
        <w:jc w:val="both"/>
        <w:rPr>
          <w:rFonts w:ascii="Arial Narrow" w:hAnsi="Arial Narrow"/>
          <w:iCs/>
          <w:sz w:val="22"/>
          <w:szCs w:val="22"/>
        </w:rPr>
      </w:pPr>
    </w:p>
    <w:p w14:paraId="29985FEF" w14:textId="77777777" w:rsidR="00681FE8" w:rsidRPr="00EE3F68" w:rsidRDefault="00681FE8" w:rsidP="00681FE8">
      <w:pPr>
        <w:tabs>
          <w:tab w:val="left" w:pos="567"/>
        </w:tabs>
        <w:jc w:val="both"/>
        <w:rPr>
          <w:rFonts w:ascii="Arial Narrow" w:hAnsi="Arial Narrow"/>
          <w:b/>
          <w:bCs/>
          <w:iCs/>
          <w:sz w:val="22"/>
          <w:szCs w:val="22"/>
        </w:rPr>
      </w:pPr>
      <w:r w:rsidRPr="00EE3F68">
        <w:rPr>
          <w:rFonts w:ascii="Arial Narrow" w:hAnsi="Arial Narrow"/>
          <w:b/>
          <w:bCs/>
          <w:iCs/>
          <w:sz w:val="22"/>
          <w:szCs w:val="22"/>
        </w:rPr>
        <w:t xml:space="preserve">POOBLAŠČENE OSEBE </w:t>
      </w:r>
    </w:p>
    <w:p w14:paraId="55A51B01" w14:textId="77777777" w:rsidR="00681FE8" w:rsidRPr="00EE3F68" w:rsidRDefault="00681FE8" w:rsidP="00681FE8">
      <w:pPr>
        <w:tabs>
          <w:tab w:val="left" w:pos="567"/>
        </w:tabs>
        <w:jc w:val="both"/>
        <w:rPr>
          <w:rFonts w:ascii="Arial Narrow" w:hAnsi="Arial Narrow"/>
          <w:iCs/>
          <w:sz w:val="22"/>
          <w:szCs w:val="22"/>
        </w:rPr>
      </w:pPr>
    </w:p>
    <w:p w14:paraId="3A09E4A2"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2894EA94" w14:textId="77777777" w:rsidR="00681FE8" w:rsidRPr="00EE3F68" w:rsidRDefault="00681FE8" w:rsidP="00681FE8">
      <w:pPr>
        <w:tabs>
          <w:tab w:val="left" w:pos="567"/>
        </w:tabs>
        <w:jc w:val="both"/>
        <w:rPr>
          <w:rFonts w:ascii="Arial Narrow" w:hAnsi="Arial Narrow"/>
          <w:b/>
          <w:iCs/>
          <w:sz w:val="22"/>
          <w:szCs w:val="22"/>
        </w:rPr>
      </w:pPr>
    </w:p>
    <w:p w14:paraId="73F7ED6E"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Pooblaščena oseba pri izvajanju te pogodbe:</w:t>
      </w:r>
    </w:p>
    <w:p w14:paraId="095C819C"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s  strani dobavitelja je: ___________________________________________________</w:t>
      </w:r>
    </w:p>
    <w:p w14:paraId="3CE4FFD6" w14:textId="77777777" w:rsidR="00681FE8" w:rsidRPr="00EE3F68" w:rsidRDefault="00681FE8" w:rsidP="00681FE8">
      <w:pPr>
        <w:tabs>
          <w:tab w:val="left" w:pos="993"/>
          <w:tab w:val="left" w:pos="1560"/>
        </w:tabs>
        <w:jc w:val="both"/>
        <w:rPr>
          <w:rFonts w:ascii="Arial Narrow" w:hAnsi="Arial Narrow"/>
          <w:sz w:val="22"/>
          <w:szCs w:val="22"/>
        </w:rPr>
      </w:pPr>
    </w:p>
    <w:p w14:paraId="38377721" w14:textId="77777777" w:rsidR="00681FE8" w:rsidRPr="00EE3F68" w:rsidRDefault="00681FE8" w:rsidP="00681FE8">
      <w:pPr>
        <w:suppressAutoHyphens/>
        <w:jc w:val="both"/>
        <w:rPr>
          <w:rFonts w:ascii="Arial Narrow" w:hAnsi="Arial Narrow"/>
          <w:sz w:val="22"/>
          <w:szCs w:val="22"/>
          <w:lang w:eastAsia="ar-SA"/>
        </w:rPr>
      </w:pPr>
      <w:r w:rsidRPr="00EE3F68">
        <w:rPr>
          <w:rFonts w:ascii="Arial Narrow" w:hAnsi="Arial Narrow"/>
          <w:sz w:val="22"/>
          <w:szCs w:val="22"/>
        </w:rPr>
        <w:t xml:space="preserve">za strokovni del: </w:t>
      </w:r>
      <w:r w:rsidRPr="00EE3F68">
        <w:rPr>
          <w:rFonts w:ascii="Arial Narrow" w:hAnsi="Arial Narrow"/>
          <w:sz w:val="22"/>
          <w:szCs w:val="22"/>
          <w:lang w:eastAsia="ar-SA"/>
        </w:rPr>
        <w:t xml:space="preserve">mag. Liljana </w:t>
      </w:r>
      <w:proofErr w:type="spellStart"/>
      <w:r w:rsidRPr="00EE3F68">
        <w:rPr>
          <w:rFonts w:ascii="Arial Narrow" w:hAnsi="Arial Narrow"/>
          <w:sz w:val="22"/>
          <w:szCs w:val="22"/>
          <w:lang w:eastAsia="ar-SA"/>
        </w:rPr>
        <w:t>Zwittnig</w:t>
      </w:r>
      <w:proofErr w:type="spellEnd"/>
      <w:r w:rsidRPr="00EE3F68">
        <w:rPr>
          <w:rFonts w:ascii="Arial Narrow" w:hAnsi="Arial Narrow"/>
          <w:sz w:val="22"/>
          <w:szCs w:val="22"/>
          <w:lang w:eastAsia="ar-SA"/>
        </w:rPr>
        <w:t xml:space="preserve"> Čop, mag. farm, spec. in Irena Lavrič Štrukelj, </w:t>
      </w:r>
      <w:proofErr w:type="spellStart"/>
      <w:r w:rsidRPr="00EE3F68">
        <w:rPr>
          <w:rFonts w:ascii="Arial Narrow" w:hAnsi="Arial Narrow"/>
          <w:sz w:val="22"/>
          <w:szCs w:val="22"/>
          <w:lang w:eastAsia="ar-SA"/>
        </w:rPr>
        <w:t>mag.farm.spec</w:t>
      </w:r>
      <w:proofErr w:type="spellEnd"/>
    </w:p>
    <w:p w14:paraId="42E20448" w14:textId="77777777" w:rsidR="00681FE8" w:rsidRPr="00EE3F68" w:rsidRDefault="00681FE8" w:rsidP="00681FE8">
      <w:pPr>
        <w:jc w:val="both"/>
        <w:rPr>
          <w:rFonts w:ascii="Arial Narrow" w:hAnsi="Arial Narrow"/>
          <w:sz w:val="22"/>
          <w:szCs w:val="22"/>
        </w:rPr>
      </w:pPr>
      <w:r w:rsidRPr="00EE3F68">
        <w:rPr>
          <w:rFonts w:ascii="Arial Narrow" w:hAnsi="Arial Narrow"/>
          <w:sz w:val="22"/>
          <w:szCs w:val="22"/>
        </w:rPr>
        <w:t xml:space="preserve">za komercialni del: Irena Lavrič Štrukelj, </w:t>
      </w:r>
      <w:proofErr w:type="spellStart"/>
      <w:r w:rsidRPr="00EE3F68">
        <w:rPr>
          <w:rFonts w:ascii="Arial Narrow" w:hAnsi="Arial Narrow"/>
          <w:sz w:val="22"/>
          <w:szCs w:val="22"/>
        </w:rPr>
        <w:t>mag.farm.spec</w:t>
      </w:r>
      <w:proofErr w:type="spellEnd"/>
      <w:r w:rsidRPr="00EE3F68">
        <w:rPr>
          <w:rFonts w:ascii="Arial Narrow" w:hAnsi="Arial Narrow"/>
          <w:sz w:val="22"/>
          <w:szCs w:val="22"/>
        </w:rPr>
        <w:t xml:space="preserve">. </w:t>
      </w:r>
    </w:p>
    <w:p w14:paraId="73CB0915" w14:textId="77777777" w:rsidR="00681FE8" w:rsidRPr="00EE3F68" w:rsidRDefault="00681FE8" w:rsidP="00681FE8">
      <w:pPr>
        <w:jc w:val="both"/>
        <w:rPr>
          <w:rFonts w:ascii="Arial Narrow" w:hAnsi="Arial Narrow"/>
          <w:b/>
          <w:sz w:val="22"/>
          <w:szCs w:val="22"/>
        </w:rPr>
      </w:pPr>
    </w:p>
    <w:p w14:paraId="4F285D0B" w14:textId="77777777" w:rsidR="00681FE8" w:rsidRPr="00EE3F68" w:rsidRDefault="00681FE8" w:rsidP="00681FE8">
      <w:pPr>
        <w:tabs>
          <w:tab w:val="left" w:pos="993"/>
          <w:tab w:val="left" w:pos="1560"/>
        </w:tabs>
        <w:jc w:val="both"/>
        <w:rPr>
          <w:rFonts w:ascii="Arial Narrow" w:hAnsi="Arial Narrow"/>
          <w:b/>
          <w:bCs/>
          <w:sz w:val="22"/>
          <w:szCs w:val="22"/>
        </w:rPr>
      </w:pPr>
      <w:r w:rsidRPr="00EE3F68">
        <w:rPr>
          <w:rFonts w:ascii="Arial Narrow" w:hAnsi="Arial Narrow"/>
          <w:b/>
          <w:bCs/>
          <w:sz w:val="22"/>
          <w:szCs w:val="22"/>
        </w:rPr>
        <w:t xml:space="preserve">TRAJANJE POGODBE IN FINANČNO ZAVAROVANJE </w:t>
      </w:r>
    </w:p>
    <w:p w14:paraId="5A8656EC" w14:textId="77777777" w:rsidR="00681FE8" w:rsidRPr="00EE3F68" w:rsidRDefault="00681FE8" w:rsidP="00681FE8">
      <w:pPr>
        <w:tabs>
          <w:tab w:val="left" w:pos="993"/>
          <w:tab w:val="left" w:pos="1560"/>
        </w:tabs>
        <w:jc w:val="both"/>
        <w:rPr>
          <w:rFonts w:ascii="Arial Narrow" w:hAnsi="Arial Narrow"/>
          <w:sz w:val="22"/>
          <w:szCs w:val="22"/>
        </w:rPr>
      </w:pPr>
    </w:p>
    <w:p w14:paraId="6EC17319"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0E697E58" w14:textId="77777777" w:rsidR="00681FE8" w:rsidRPr="00EE3F68" w:rsidRDefault="00681FE8" w:rsidP="00681FE8">
      <w:pPr>
        <w:tabs>
          <w:tab w:val="left" w:pos="993"/>
          <w:tab w:val="left" w:pos="1560"/>
        </w:tabs>
        <w:jc w:val="both"/>
        <w:rPr>
          <w:rFonts w:ascii="Arial Narrow" w:hAnsi="Arial Narrow"/>
          <w:bCs/>
          <w:sz w:val="22"/>
          <w:szCs w:val="22"/>
        </w:rPr>
      </w:pPr>
    </w:p>
    <w:p w14:paraId="0020BDFB" w14:textId="77777777" w:rsidR="00681FE8" w:rsidRPr="00EE3F68" w:rsidRDefault="00681FE8" w:rsidP="00681FE8">
      <w:pPr>
        <w:tabs>
          <w:tab w:val="left" w:pos="993"/>
          <w:tab w:val="left" w:pos="1560"/>
        </w:tabs>
        <w:jc w:val="both"/>
        <w:rPr>
          <w:rFonts w:ascii="Arial Narrow" w:hAnsi="Arial Narrow"/>
          <w:bCs/>
          <w:sz w:val="22"/>
          <w:szCs w:val="22"/>
        </w:rPr>
      </w:pPr>
      <w:r w:rsidRPr="00EE3F68">
        <w:rPr>
          <w:rFonts w:ascii="Arial Narrow" w:hAnsi="Arial Narrow"/>
          <w:bCs/>
          <w:sz w:val="22"/>
          <w:szCs w:val="22"/>
        </w:rPr>
        <w:t xml:space="preserve">Pogodba se sklepa za obdobje 24 mesecev in je sklenjena z dnem podpisa obeh pogodbenih strank, pod </w:t>
      </w:r>
      <w:proofErr w:type="spellStart"/>
      <w:r w:rsidRPr="00EE3F68">
        <w:rPr>
          <w:rFonts w:ascii="Arial Narrow" w:hAnsi="Arial Narrow"/>
          <w:bCs/>
          <w:sz w:val="22"/>
          <w:szCs w:val="22"/>
        </w:rPr>
        <w:t>odložnim</w:t>
      </w:r>
      <w:proofErr w:type="spellEnd"/>
      <w:r w:rsidRPr="00EE3F68">
        <w:rPr>
          <w:rFonts w:ascii="Arial Narrow" w:hAnsi="Arial Narrow"/>
          <w:bCs/>
          <w:sz w:val="22"/>
          <w:szCs w:val="22"/>
        </w:rPr>
        <w:t xml:space="preserve"> pogojem predložitve finančnega zavarovanja za dobro izvedbo pogodbenih obveznosti, kot navedeno v nadaljevanju tega člena. Za dan podpisa obeh pogodbenih strank se šteje datum podpisa zadnje od pogodbenih strank.</w:t>
      </w:r>
    </w:p>
    <w:p w14:paraId="0324E8A8" w14:textId="77777777" w:rsidR="00681FE8" w:rsidRPr="00EE3F68" w:rsidRDefault="00681FE8" w:rsidP="00681FE8">
      <w:pPr>
        <w:tabs>
          <w:tab w:val="left" w:pos="284"/>
        </w:tabs>
        <w:rPr>
          <w:rFonts w:ascii="Arial Narrow" w:hAnsi="Arial Narrow"/>
          <w:b/>
          <w:sz w:val="22"/>
          <w:szCs w:val="22"/>
        </w:rPr>
      </w:pPr>
    </w:p>
    <w:p w14:paraId="39FE176D" w14:textId="77777777" w:rsidR="00681FE8" w:rsidRPr="00EE3F68" w:rsidRDefault="00681FE8" w:rsidP="00681FE8">
      <w:pPr>
        <w:tabs>
          <w:tab w:val="left" w:pos="284"/>
        </w:tabs>
        <w:jc w:val="both"/>
        <w:rPr>
          <w:rFonts w:ascii="Arial Narrow" w:hAnsi="Arial Narrow"/>
          <w:bCs/>
          <w:sz w:val="22"/>
          <w:szCs w:val="22"/>
        </w:rPr>
      </w:pPr>
      <w:r w:rsidRPr="00EE3F68">
        <w:rPr>
          <w:rFonts w:ascii="Arial Narrow" w:hAnsi="Arial Narrow"/>
          <w:bCs/>
          <w:sz w:val="22"/>
          <w:szCs w:val="22"/>
        </w:rPr>
        <w:t>Pogodbo je možno podaljšati še za največ 24 mesecev, če so izpolnjeni naslednji pogoji:</w:t>
      </w:r>
    </w:p>
    <w:p w14:paraId="63D580C2" w14:textId="77777777" w:rsidR="00681FE8" w:rsidRPr="00EE3F68" w:rsidRDefault="00681FE8" w:rsidP="00681FE8">
      <w:pPr>
        <w:tabs>
          <w:tab w:val="left" w:pos="284"/>
        </w:tabs>
        <w:jc w:val="both"/>
        <w:rPr>
          <w:rFonts w:ascii="Arial Narrow" w:hAnsi="Arial Narrow"/>
          <w:bCs/>
          <w:sz w:val="22"/>
          <w:szCs w:val="22"/>
        </w:rPr>
      </w:pPr>
      <w:r w:rsidRPr="00EE3F68">
        <w:rPr>
          <w:rFonts w:ascii="Arial Narrow" w:hAnsi="Arial Narrow"/>
          <w:bCs/>
          <w:sz w:val="22"/>
          <w:szCs w:val="22"/>
        </w:rPr>
        <w:t>1. vrsta, okvirna količina blaga in odstotek popusta ostane nespremenjen,</w:t>
      </w:r>
    </w:p>
    <w:p w14:paraId="10B97A08" w14:textId="77777777" w:rsidR="00681FE8" w:rsidRPr="00EE3F68" w:rsidRDefault="00681FE8" w:rsidP="00681FE8">
      <w:pPr>
        <w:tabs>
          <w:tab w:val="left" w:pos="284"/>
        </w:tabs>
        <w:jc w:val="both"/>
        <w:rPr>
          <w:rFonts w:ascii="Arial Narrow" w:hAnsi="Arial Narrow"/>
          <w:bCs/>
          <w:sz w:val="22"/>
          <w:szCs w:val="22"/>
        </w:rPr>
      </w:pPr>
      <w:r w:rsidRPr="00EE3F68">
        <w:rPr>
          <w:rFonts w:ascii="Arial Narrow" w:hAnsi="Arial Narrow"/>
          <w:bCs/>
          <w:sz w:val="22"/>
          <w:szCs w:val="22"/>
        </w:rPr>
        <w:t>2. V finančnem načrtu naročnika so zagotovljena sredstva za realizacijo pogodbenih obveznosti za ves čas trajanja pogodbe,</w:t>
      </w:r>
    </w:p>
    <w:p w14:paraId="368B396F" w14:textId="77777777" w:rsidR="00681FE8" w:rsidRPr="00EE3F68" w:rsidRDefault="00681FE8" w:rsidP="00681FE8">
      <w:pPr>
        <w:tabs>
          <w:tab w:val="left" w:pos="284"/>
        </w:tabs>
        <w:jc w:val="both"/>
        <w:rPr>
          <w:rFonts w:ascii="Arial Narrow" w:hAnsi="Arial Narrow"/>
          <w:bCs/>
          <w:sz w:val="22"/>
          <w:szCs w:val="22"/>
        </w:rPr>
      </w:pPr>
      <w:r w:rsidRPr="00EE3F68">
        <w:rPr>
          <w:rFonts w:ascii="Arial Narrow" w:hAnsi="Arial Narrow"/>
          <w:bCs/>
          <w:sz w:val="22"/>
          <w:szCs w:val="22"/>
        </w:rPr>
        <w:t xml:space="preserve">3. Ob vsakokratnem podaljšanju mora biti predano novo finančno zavarovanje za dobro izvedbo pogodbenih obveznosti,  v trajanju in obliki, kot določeno v nadaljevanju tega člena.  </w:t>
      </w:r>
    </w:p>
    <w:p w14:paraId="16271777" w14:textId="77777777" w:rsidR="00681FE8" w:rsidRPr="00EE3F68" w:rsidRDefault="00681FE8" w:rsidP="00681FE8">
      <w:pPr>
        <w:tabs>
          <w:tab w:val="left" w:pos="284"/>
        </w:tabs>
        <w:jc w:val="both"/>
        <w:rPr>
          <w:rFonts w:ascii="Arial Narrow" w:hAnsi="Arial Narrow"/>
          <w:bCs/>
          <w:sz w:val="22"/>
          <w:szCs w:val="22"/>
        </w:rPr>
      </w:pPr>
    </w:p>
    <w:p w14:paraId="74BBF649"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Dobavitelj najkasneje v desetih (10) dneh od datuma podpisa te pogodbe, kot zavarovanje za dobro izvedbo pogodbenih obveznosti po tej pogodbi, izroči naročniku:</w:t>
      </w:r>
    </w:p>
    <w:p w14:paraId="69E4485A" w14:textId="77777777" w:rsidR="00681FE8" w:rsidRPr="00EE3F68" w:rsidRDefault="00681FE8" w:rsidP="00681FE8">
      <w:pPr>
        <w:pStyle w:val="Odstavekseznama"/>
        <w:numPr>
          <w:ilvl w:val="0"/>
          <w:numId w:val="43"/>
        </w:numPr>
        <w:tabs>
          <w:tab w:val="left" w:pos="993"/>
          <w:tab w:val="left" w:pos="1560"/>
        </w:tabs>
        <w:spacing w:line="260" w:lineRule="atLeast"/>
        <w:jc w:val="both"/>
        <w:rPr>
          <w:rFonts w:ascii="Arial Narrow" w:hAnsi="Arial Narrow"/>
          <w:sz w:val="22"/>
          <w:szCs w:val="22"/>
        </w:rPr>
      </w:pPr>
      <w:r w:rsidRPr="00EE3F68">
        <w:rPr>
          <w:rFonts w:ascii="Arial Narrow" w:hAnsi="Arial Narrow"/>
          <w:sz w:val="22"/>
          <w:szCs w:val="22"/>
        </w:rPr>
        <w:t>nepreklicno, brezpogojno bančno garancijo na prvi poziv/enakovredno kavcijsko zavarovanje v višini 5 % predvidene pogodbene vrednosti, kar znaša _____________EUR</w:t>
      </w:r>
    </w:p>
    <w:p w14:paraId="75B88C05"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 xml:space="preserve">ali </w:t>
      </w:r>
    </w:p>
    <w:p w14:paraId="43E0882A" w14:textId="77777777" w:rsidR="00681FE8" w:rsidRPr="00EE3F68" w:rsidRDefault="00681FE8" w:rsidP="00681FE8">
      <w:pPr>
        <w:numPr>
          <w:ilvl w:val="0"/>
          <w:numId w:val="44"/>
        </w:numPr>
        <w:tabs>
          <w:tab w:val="left" w:pos="993"/>
          <w:tab w:val="left" w:pos="1560"/>
        </w:tabs>
        <w:contextualSpacing/>
        <w:jc w:val="both"/>
        <w:rPr>
          <w:rFonts w:ascii="Arial Narrow" w:eastAsia="Calibri" w:hAnsi="Arial Narrow"/>
          <w:sz w:val="22"/>
          <w:szCs w:val="22"/>
          <w:lang w:eastAsia="en-US"/>
        </w:rPr>
      </w:pPr>
      <w:r w:rsidRPr="00EE3F68">
        <w:rPr>
          <w:rFonts w:ascii="Arial Narrow" w:eastAsia="Calibri" w:hAnsi="Arial Narrow"/>
          <w:sz w:val="22"/>
          <w:szCs w:val="22"/>
          <w:lang w:eastAsia="en-US"/>
        </w:rPr>
        <w:t xml:space="preserve">denarni depozit v višini 5 % predvidene pogodbene vrednosti, ki ga dobavitelj plača preko plačilnega naloga na številko: 01100-6030277894 s pripisom </w:t>
      </w:r>
      <w:r w:rsidRPr="00EE3F68">
        <w:rPr>
          <w:rFonts w:ascii="Arial Narrow" w:eastAsia="Calibri" w:hAnsi="Arial Narrow"/>
          <w:caps/>
          <w:sz w:val="22"/>
          <w:szCs w:val="22"/>
          <w:lang w:eastAsia="en-US"/>
        </w:rPr>
        <w:t>denarni depozit</w:t>
      </w:r>
      <w:r w:rsidRPr="00EE3F68">
        <w:rPr>
          <w:rFonts w:ascii="Arial Narrow" w:eastAsia="Calibri" w:hAnsi="Arial Narrow"/>
          <w:sz w:val="22"/>
          <w:szCs w:val="22"/>
          <w:lang w:eastAsia="en-US"/>
        </w:rPr>
        <w:t xml:space="preserve"> po pogodbi št. _______________– SM 845- 0801, sklic na št. 20010. Dobavitelj bo naročniku posredoval potrdilo o vplačilu.</w:t>
      </w:r>
      <w:r w:rsidRPr="00EE3F68">
        <w:rPr>
          <w:rFonts w:ascii="Arial Narrow" w:eastAsia="Calibri" w:hAnsi="Arial Narrow"/>
          <w:b/>
          <w:sz w:val="22"/>
          <w:szCs w:val="22"/>
          <w:lang w:eastAsia="en-US"/>
        </w:rPr>
        <w:t xml:space="preserve"> </w:t>
      </w:r>
      <w:r w:rsidRPr="00EE3F68">
        <w:rPr>
          <w:rFonts w:ascii="Arial Narrow" w:eastAsia="Calibri" w:hAnsi="Arial Narrow"/>
          <w:sz w:val="22"/>
          <w:szCs w:val="22"/>
          <w:lang w:eastAsia="en-US"/>
        </w:rPr>
        <w:t xml:space="preserve">Po poteku v naslednjem odstavku tega člena pogodbe navedenega obdobja bo naročnik depozit ne obrestovan vrnil dobavitelju na njegov TRR, razen v primeru podaljšanja veljavnosti pogodbe, kot določeno v prvem odstavku tega člena pogodbe. </w:t>
      </w:r>
    </w:p>
    <w:p w14:paraId="17D47FEA" w14:textId="77777777" w:rsidR="00681FE8" w:rsidRPr="00EE3F68" w:rsidRDefault="00681FE8" w:rsidP="00681FE8">
      <w:pPr>
        <w:tabs>
          <w:tab w:val="left" w:pos="993"/>
          <w:tab w:val="left" w:pos="1560"/>
        </w:tabs>
        <w:ind w:left="481"/>
        <w:contextualSpacing/>
        <w:jc w:val="both"/>
        <w:rPr>
          <w:rFonts w:ascii="Arial Narrow" w:eastAsia="Calibri" w:hAnsi="Arial Narrow"/>
          <w:sz w:val="22"/>
          <w:szCs w:val="22"/>
          <w:lang w:eastAsia="en-US"/>
        </w:rPr>
      </w:pPr>
    </w:p>
    <w:p w14:paraId="4E3BE084" w14:textId="77777777" w:rsidR="00681FE8" w:rsidRPr="00EE3F68" w:rsidRDefault="00681FE8" w:rsidP="00681FE8">
      <w:pPr>
        <w:tabs>
          <w:tab w:val="left" w:pos="993"/>
          <w:tab w:val="left" w:pos="1560"/>
        </w:tabs>
        <w:ind w:left="426"/>
        <w:jc w:val="both"/>
        <w:rPr>
          <w:rFonts w:ascii="Arial Narrow" w:hAnsi="Arial Narrow"/>
          <w:sz w:val="22"/>
          <w:szCs w:val="22"/>
        </w:rPr>
      </w:pPr>
      <w:r w:rsidRPr="00EE3F68">
        <w:rPr>
          <w:rFonts w:ascii="Arial Narrow" w:hAnsi="Arial Narrow"/>
          <w:sz w:val="22"/>
          <w:szCs w:val="22"/>
        </w:rPr>
        <w:t>Navedeno finančno zavarovanje za dobro izvedbo pogodbenih obveznosti mora veljati najmanj celotno obdobje trajanja veljavnosti pogodbe (to je 24 mesecev) in dodatnih 10 dni.</w:t>
      </w:r>
    </w:p>
    <w:p w14:paraId="6A20FDBE" w14:textId="77777777" w:rsidR="00681FE8" w:rsidRPr="00EE3F68" w:rsidRDefault="00681FE8" w:rsidP="00681FE8">
      <w:pPr>
        <w:tabs>
          <w:tab w:val="left" w:pos="993"/>
          <w:tab w:val="left" w:pos="1560"/>
        </w:tabs>
        <w:ind w:left="426"/>
        <w:jc w:val="both"/>
        <w:rPr>
          <w:rFonts w:ascii="Arial Narrow" w:hAnsi="Arial Narrow"/>
          <w:sz w:val="22"/>
          <w:szCs w:val="22"/>
        </w:rPr>
      </w:pPr>
    </w:p>
    <w:p w14:paraId="0EB36168" w14:textId="77777777" w:rsidR="00681FE8" w:rsidRPr="00EE3F68" w:rsidRDefault="00681FE8" w:rsidP="00681FE8">
      <w:pPr>
        <w:tabs>
          <w:tab w:val="left" w:pos="993"/>
          <w:tab w:val="left" w:pos="1560"/>
        </w:tabs>
        <w:ind w:left="426"/>
        <w:jc w:val="both"/>
        <w:rPr>
          <w:rFonts w:ascii="Arial Narrow" w:hAnsi="Arial Narrow"/>
          <w:sz w:val="22"/>
          <w:szCs w:val="22"/>
        </w:rPr>
      </w:pPr>
      <w:r w:rsidRPr="00EE3F68">
        <w:rPr>
          <w:rFonts w:ascii="Arial Narrow" w:hAnsi="Arial Narrow"/>
          <w:sz w:val="22"/>
          <w:szCs w:val="22"/>
        </w:rPr>
        <w:t xml:space="preserve">Finančno zavarovanje za dobro izvedbo pogodbenih obveznosti bo naročnik unovčil oz. denarni depozit zadržal in/ali odstopil od pogodbe v primeru, če:  </w:t>
      </w:r>
    </w:p>
    <w:p w14:paraId="12AC7E2B" w14:textId="77777777" w:rsidR="00681FE8" w:rsidRPr="00EE3F68" w:rsidRDefault="00681FE8" w:rsidP="00681FE8">
      <w:pPr>
        <w:numPr>
          <w:ilvl w:val="0"/>
          <w:numId w:val="45"/>
        </w:numPr>
        <w:spacing w:line="260" w:lineRule="atLeast"/>
        <w:ind w:left="993"/>
        <w:contextualSpacing/>
        <w:jc w:val="both"/>
        <w:rPr>
          <w:rFonts w:ascii="Arial Narrow" w:eastAsia="Calibri" w:hAnsi="Arial Narrow" w:cs="Arial"/>
          <w:sz w:val="22"/>
          <w:szCs w:val="22"/>
          <w:lang w:eastAsia="en-US"/>
        </w:rPr>
      </w:pPr>
      <w:r w:rsidRPr="00EE3F68">
        <w:rPr>
          <w:rFonts w:ascii="Arial Narrow" w:eastAsia="Calibri" w:hAnsi="Arial Narrow" w:cs="Arial"/>
          <w:sz w:val="22"/>
          <w:szCs w:val="22"/>
          <w:lang w:eastAsia="en-US"/>
        </w:rPr>
        <w:t>izvajalec ne bo izpolnjeval svojih pogodbeno dogovorjenih obveznosti</w:t>
      </w:r>
    </w:p>
    <w:p w14:paraId="7E70F19D" w14:textId="77777777" w:rsidR="00681FE8" w:rsidRPr="00EE3F68" w:rsidRDefault="00681FE8" w:rsidP="00681FE8">
      <w:pPr>
        <w:numPr>
          <w:ilvl w:val="2"/>
          <w:numId w:val="46"/>
        </w:numPr>
        <w:spacing w:line="260" w:lineRule="atLeast"/>
        <w:contextualSpacing/>
        <w:jc w:val="both"/>
        <w:rPr>
          <w:rFonts w:ascii="Arial Narrow" w:eastAsia="Calibri" w:hAnsi="Arial Narrow" w:cs="Arial"/>
          <w:sz w:val="22"/>
          <w:szCs w:val="22"/>
          <w:lang w:eastAsia="en-US"/>
        </w:rPr>
      </w:pPr>
      <w:r w:rsidRPr="00EE3F68">
        <w:rPr>
          <w:rFonts w:ascii="Arial Narrow" w:eastAsia="Calibri" w:hAnsi="Arial Narrow" w:cs="Arial"/>
          <w:sz w:val="22"/>
          <w:szCs w:val="22"/>
          <w:lang w:eastAsia="en-US"/>
        </w:rPr>
        <w:t>v dogovorjenih rokih ali</w:t>
      </w:r>
    </w:p>
    <w:p w14:paraId="4DF20481" w14:textId="77777777" w:rsidR="00681FE8" w:rsidRPr="00EE3F68" w:rsidRDefault="00681FE8" w:rsidP="00681FE8">
      <w:pPr>
        <w:numPr>
          <w:ilvl w:val="2"/>
          <w:numId w:val="46"/>
        </w:numPr>
        <w:spacing w:line="260" w:lineRule="atLeast"/>
        <w:contextualSpacing/>
        <w:jc w:val="both"/>
        <w:rPr>
          <w:rFonts w:ascii="Arial Narrow" w:eastAsia="Calibri" w:hAnsi="Arial Narrow" w:cs="Arial"/>
          <w:sz w:val="22"/>
          <w:szCs w:val="22"/>
          <w:lang w:eastAsia="en-US"/>
        </w:rPr>
      </w:pPr>
      <w:r w:rsidRPr="00EE3F68">
        <w:rPr>
          <w:rFonts w:ascii="Arial Narrow" w:eastAsia="Calibri" w:hAnsi="Arial Narrow" w:cs="Arial"/>
          <w:sz w:val="22"/>
          <w:szCs w:val="22"/>
          <w:lang w:eastAsia="en-US"/>
        </w:rPr>
        <w:t>količini ali</w:t>
      </w:r>
    </w:p>
    <w:p w14:paraId="58A39510" w14:textId="77777777" w:rsidR="00681FE8" w:rsidRPr="00EE3F68" w:rsidRDefault="00681FE8" w:rsidP="00681FE8">
      <w:pPr>
        <w:numPr>
          <w:ilvl w:val="2"/>
          <w:numId w:val="46"/>
        </w:numPr>
        <w:spacing w:line="260" w:lineRule="atLeast"/>
        <w:contextualSpacing/>
        <w:jc w:val="both"/>
        <w:rPr>
          <w:rFonts w:ascii="Arial Narrow" w:eastAsia="Calibri" w:hAnsi="Arial Narrow" w:cs="Arial"/>
          <w:sz w:val="22"/>
          <w:szCs w:val="22"/>
          <w:lang w:eastAsia="en-US"/>
        </w:rPr>
      </w:pPr>
      <w:r w:rsidRPr="00EE3F68">
        <w:rPr>
          <w:rFonts w:ascii="Arial Narrow" w:eastAsia="Calibri" w:hAnsi="Arial Narrow" w:cs="Arial"/>
          <w:sz w:val="22"/>
          <w:szCs w:val="22"/>
          <w:lang w:eastAsia="en-US"/>
        </w:rPr>
        <w:t xml:space="preserve">kakovosti ali </w:t>
      </w:r>
    </w:p>
    <w:p w14:paraId="169A7C9A" w14:textId="77777777" w:rsidR="00681FE8" w:rsidRPr="00EE3F68" w:rsidRDefault="00681FE8" w:rsidP="00681FE8">
      <w:pPr>
        <w:numPr>
          <w:ilvl w:val="2"/>
          <w:numId w:val="46"/>
        </w:numPr>
        <w:spacing w:line="260" w:lineRule="atLeast"/>
        <w:contextualSpacing/>
        <w:jc w:val="both"/>
        <w:rPr>
          <w:rFonts w:ascii="Arial Narrow" w:eastAsia="Calibri" w:hAnsi="Arial Narrow" w:cs="Arial"/>
          <w:sz w:val="22"/>
          <w:szCs w:val="22"/>
          <w:lang w:eastAsia="en-US"/>
        </w:rPr>
      </w:pPr>
      <w:r w:rsidRPr="00EE3F68">
        <w:rPr>
          <w:rFonts w:ascii="Arial Narrow" w:eastAsia="Calibri" w:hAnsi="Arial Narrow" w:cs="Arial"/>
          <w:sz w:val="22"/>
          <w:szCs w:val="22"/>
          <w:lang w:eastAsia="en-US"/>
        </w:rPr>
        <w:t xml:space="preserve">v skladu s predpisi ali </w:t>
      </w:r>
    </w:p>
    <w:p w14:paraId="3FAAE81A" w14:textId="77777777" w:rsidR="00681FE8" w:rsidRPr="00EE3F68" w:rsidRDefault="00681FE8" w:rsidP="00681FE8">
      <w:pPr>
        <w:numPr>
          <w:ilvl w:val="2"/>
          <w:numId w:val="46"/>
        </w:numPr>
        <w:spacing w:line="260" w:lineRule="atLeast"/>
        <w:contextualSpacing/>
        <w:jc w:val="both"/>
        <w:rPr>
          <w:rFonts w:ascii="Arial Narrow" w:eastAsia="Calibri" w:hAnsi="Arial Narrow" w:cs="Arial"/>
          <w:sz w:val="22"/>
          <w:szCs w:val="22"/>
          <w:lang w:eastAsia="en-US"/>
        </w:rPr>
      </w:pPr>
      <w:r w:rsidRPr="00EE3F68">
        <w:rPr>
          <w:rFonts w:ascii="Arial Narrow" w:eastAsia="Calibri" w:hAnsi="Arial Narrow" w:cs="Arial"/>
          <w:sz w:val="22"/>
          <w:szCs w:val="22"/>
          <w:lang w:eastAsia="en-US"/>
        </w:rPr>
        <w:t>pravili stroke ali</w:t>
      </w:r>
    </w:p>
    <w:p w14:paraId="1A970437" w14:textId="77777777" w:rsidR="00681FE8" w:rsidRPr="00EE3F68" w:rsidRDefault="00681FE8" w:rsidP="00681FE8">
      <w:pPr>
        <w:numPr>
          <w:ilvl w:val="2"/>
          <w:numId w:val="46"/>
        </w:numPr>
        <w:spacing w:line="260" w:lineRule="atLeast"/>
        <w:contextualSpacing/>
        <w:jc w:val="both"/>
        <w:rPr>
          <w:rFonts w:ascii="Arial Narrow" w:eastAsia="Calibri" w:hAnsi="Arial Narrow" w:cs="Arial"/>
          <w:sz w:val="22"/>
          <w:szCs w:val="22"/>
          <w:lang w:eastAsia="en-US"/>
        </w:rPr>
      </w:pPr>
      <w:r w:rsidRPr="00EE3F68">
        <w:rPr>
          <w:rFonts w:ascii="Arial Narrow" w:eastAsia="Calibri" w:hAnsi="Arial Narrow" w:cs="Arial"/>
          <w:sz w:val="22"/>
          <w:szCs w:val="22"/>
          <w:lang w:eastAsia="en-US"/>
        </w:rPr>
        <w:t>s skrbnostjo dobrega strokovnjaka</w:t>
      </w:r>
    </w:p>
    <w:p w14:paraId="2E89727F" w14:textId="77777777" w:rsidR="00681FE8" w:rsidRPr="00EE3F68" w:rsidRDefault="00681FE8" w:rsidP="00681FE8">
      <w:pPr>
        <w:numPr>
          <w:ilvl w:val="0"/>
          <w:numId w:val="45"/>
        </w:numPr>
        <w:spacing w:line="260" w:lineRule="atLeast"/>
        <w:ind w:left="993"/>
        <w:contextualSpacing/>
        <w:jc w:val="both"/>
        <w:rPr>
          <w:rFonts w:ascii="Arial Narrow" w:eastAsia="Calibri" w:hAnsi="Arial Narrow" w:cs="Arial"/>
          <w:sz w:val="22"/>
          <w:szCs w:val="22"/>
          <w:lang w:eastAsia="en-US"/>
        </w:rPr>
      </w:pPr>
      <w:r w:rsidRPr="00EE3F68">
        <w:rPr>
          <w:rFonts w:ascii="Arial Narrow" w:eastAsia="Calibri" w:hAnsi="Arial Narrow" w:cs="Arial"/>
          <w:sz w:val="22"/>
          <w:szCs w:val="22"/>
          <w:lang w:eastAsia="en-US"/>
        </w:rPr>
        <w:t>v drugih primerih, izrecno predvidenih s to pogodbo.</w:t>
      </w:r>
    </w:p>
    <w:p w14:paraId="69FA34AC" w14:textId="77777777" w:rsidR="00681FE8" w:rsidRPr="00EE3F68" w:rsidRDefault="00681FE8" w:rsidP="00681FE8">
      <w:pPr>
        <w:tabs>
          <w:tab w:val="left" w:pos="993"/>
          <w:tab w:val="left" w:pos="1560"/>
        </w:tabs>
        <w:jc w:val="both"/>
        <w:rPr>
          <w:rFonts w:ascii="Arial Narrow" w:hAnsi="Arial Narrow"/>
          <w:iCs/>
          <w:sz w:val="22"/>
          <w:szCs w:val="22"/>
        </w:rPr>
      </w:pPr>
    </w:p>
    <w:p w14:paraId="3EC38FB7" w14:textId="77777777" w:rsidR="00681FE8" w:rsidRPr="00EE3F68" w:rsidRDefault="00681FE8" w:rsidP="00681FE8">
      <w:pPr>
        <w:tabs>
          <w:tab w:val="left" w:pos="993"/>
          <w:tab w:val="left" w:pos="1560"/>
        </w:tabs>
        <w:jc w:val="both"/>
        <w:rPr>
          <w:rFonts w:ascii="Arial Narrow" w:hAnsi="Arial Narrow"/>
          <w:iCs/>
          <w:sz w:val="22"/>
          <w:szCs w:val="22"/>
        </w:rPr>
      </w:pPr>
    </w:p>
    <w:p w14:paraId="6F6D222A" w14:textId="77777777" w:rsidR="00681FE8" w:rsidRPr="00EE3F68" w:rsidRDefault="00681FE8" w:rsidP="00681FE8">
      <w:pPr>
        <w:tabs>
          <w:tab w:val="left" w:pos="993"/>
          <w:tab w:val="left" w:pos="1560"/>
        </w:tabs>
        <w:jc w:val="both"/>
        <w:rPr>
          <w:rFonts w:ascii="Arial Narrow" w:hAnsi="Arial Narrow"/>
          <w:b/>
          <w:sz w:val="22"/>
          <w:szCs w:val="22"/>
        </w:rPr>
      </w:pPr>
    </w:p>
    <w:p w14:paraId="48C4986C"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 xml:space="preserve">člen </w:t>
      </w:r>
    </w:p>
    <w:p w14:paraId="3918481E" w14:textId="77777777" w:rsidR="00681FE8" w:rsidRPr="00EE3F68" w:rsidRDefault="00681FE8" w:rsidP="00681FE8">
      <w:pPr>
        <w:tabs>
          <w:tab w:val="left" w:pos="284"/>
        </w:tabs>
        <w:ind w:left="644"/>
        <w:jc w:val="both"/>
        <w:rPr>
          <w:rFonts w:ascii="Arial Narrow" w:hAnsi="Arial Narrow"/>
          <w:b/>
          <w:sz w:val="22"/>
          <w:szCs w:val="22"/>
        </w:rPr>
      </w:pPr>
    </w:p>
    <w:p w14:paraId="73937B6A" w14:textId="77777777" w:rsidR="00681FE8" w:rsidRPr="00EE3F68" w:rsidRDefault="00681FE8" w:rsidP="00681FE8">
      <w:pPr>
        <w:tabs>
          <w:tab w:val="left" w:pos="993"/>
          <w:tab w:val="left" w:pos="1560"/>
        </w:tabs>
        <w:jc w:val="both"/>
        <w:rPr>
          <w:rFonts w:ascii="Arial Narrow" w:hAnsi="Arial Narrow"/>
          <w:b/>
          <w:sz w:val="22"/>
          <w:szCs w:val="22"/>
        </w:rPr>
      </w:pPr>
      <w:r w:rsidRPr="00EE3F68">
        <w:rPr>
          <w:rFonts w:ascii="Arial Narrow" w:hAnsi="Arial Narrow"/>
          <w:b/>
          <w:sz w:val="22"/>
          <w:szCs w:val="22"/>
        </w:rPr>
        <w:t>Protikorupcijska klavzula</w:t>
      </w:r>
    </w:p>
    <w:p w14:paraId="7BF28D83" w14:textId="77777777" w:rsidR="00681FE8" w:rsidRPr="00EE3F68" w:rsidRDefault="00681FE8" w:rsidP="00681FE8">
      <w:pPr>
        <w:pStyle w:val="Navadensplet"/>
        <w:spacing w:before="0" w:beforeAutospacing="0" w:after="0" w:afterAutospacing="0"/>
        <w:rPr>
          <w:rFonts w:ascii="Arial Narrow" w:hAnsi="Arial Narrow"/>
          <w:sz w:val="22"/>
          <w:szCs w:val="22"/>
        </w:rPr>
      </w:pPr>
      <w:r w:rsidRPr="00EE3F68">
        <w:rPr>
          <w:rFonts w:ascii="Arial Narrow" w:hAnsi="Arial Narrow"/>
          <w:sz w:val="22"/>
          <w:szCs w:val="22"/>
        </w:rPr>
        <w:t xml:space="preserve">Če v zvezi s to pogodbo, kdo v imenu ali na račun druge pogodbene stranke, predstavniku naročnika obljubi, ponudi ali da kakšno nedovoljeno korist za: </w:t>
      </w:r>
    </w:p>
    <w:p w14:paraId="232BCC1C" w14:textId="77777777" w:rsidR="00681FE8" w:rsidRPr="00EE3F68" w:rsidRDefault="00681FE8" w:rsidP="00681FE8">
      <w:pPr>
        <w:pStyle w:val="Navadensplet"/>
        <w:spacing w:before="0" w:beforeAutospacing="0" w:after="0" w:afterAutospacing="0"/>
        <w:rPr>
          <w:rFonts w:ascii="Arial Narrow" w:hAnsi="Arial Narrow"/>
          <w:sz w:val="22"/>
          <w:szCs w:val="22"/>
        </w:rPr>
      </w:pPr>
    </w:p>
    <w:p w14:paraId="624208D7" w14:textId="77777777" w:rsidR="00681FE8" w:rsidRPr="00EE3F68" w:rsidRDefault="00681FE8" w:rsidP="00681FE8">
      <w:pPr>
        <w:pStyle w:val="Navadensplet"/>
        <w:numPr>
          <w:ilvl w:val="1"/>
          <w:numId w:val="38"/>
        </w:numPr>
        <w:spacing w:before="0" w:beforeAutospacing="0" w:after="0" w:afterAutospacing="0"/>
        <w:rPr>
          <w:rFonts w:ascii="Arial Narrow" w:hAnsi="Arial Narrow"/>
          <w:sz w:val="22"/>
          <w:szCs w:val="22"/>
        </w:rPr>
      </w:pPr>
      <w:r w:rsidRPr="00EE3F68">
        <w:rPr>
          <w:rFonts w:ascii="Arial Narrow" w:hAnsi="Arial Narrow"/>
          <w:sz w:val="22"/>
          <w:szCs w:val="22"/>
        </w:rPr>
        <w:t xml:space="preserve">pridobitev posla ali </w:t>
      </w:r>
    </w:p>
    <w:p w14:paraId="1A5A0290" w14:textId="77777777" w:rsidR="00681FE8" w:rsidRPr="00EE3F68" w:rsidRDefault="00681FE8" w:rsidP="00681FE8">
      <w:pPr>
        <w:pStyle w:val="Navadensplet"/>
        <w:numPr>
          <w:ilvl w:val="1"/>
          <w:numId w:val="38"/>
        </w:numPr>
        <w:spacing w:before="0" w:beforeAutospacing="0" w:after="0" w:afterAutospacing="0"/>
        <w:rPr>
          <w:rFonts w:ascii="Arial Narrow" w:hAnsi="Arial Narrow"/>
          <w:sz w:val="22"/>
          <w:szCs w:val="22"/>
        </w:rPr>
      </w:pPr>
      <w:r w:rsidRPr="00EE3F68">
        <w:rPr>
          <w:rFonts w:ascii="Arial Narrow" w:hAnsi="Arial Narrow"/>
          <w:sz w:val="22"/>
          <w:szCs w:val="22"/>
        </w:rPr>
        <w:t xml:space="preserve">za sklenitev posla pod ugodnejšimi pogoji ali </w:t>
      </w:r>
    </w:p>
    <w:p w14:paraId="0A211BB8" w14:textId="77777777" w:rsidR="00681FE8" w:rsidRPr="00EE3F68" w:rsidRDefault="00681FE8" w:rsidP="00681FE8">
      <w:pPr>
        <w:pStyle w:val="Navadensplet"/>
        <w:numPr>
          <w:ilvl w:val="1"/>
          <w:numId w:val="38"/>
        </w:numPr>
        <w:spacing w:before="0" w:beforeAutospacing="0" w:after="0" w:afterAutospacing="0"/>
        <w:rPr>
          <w:rFonts w:ascii="Arial Narrow" w:hAnsi="Arial Narrow"/>
          <w:sz w:val="22"/>
          <w:szCs w:val="22"/>
        </w:rPr>
      </w:pPr>
      <w:r w:rsidRPr="00EE3F68">
        <w:rPr>
          <w:rFonts w:ascii="Arial Narrow" w:hAnsi="Arial Narrow"/>
          <w:sz w:val="22"/>
          <w:szCs w:val="22"/>
        </w:rPr>
        <w:t xml:space="preserve">za opustitev dolžnega nadzora nad izvajanjem pogodbenih obveznosti ali </w:t>
      </w:r>
    </w:p>
    <w:p w14:paraId="3331074F" w14:textId="77777777" w:rsidR="00681FE8" w:rsidRPr="00EE3F68" w:rsidRDefault="00681FE8" w:rsidP="00681FE8">
      <w:pPr>
        <w:numPr>
          <w:ilvl w:val="1"/>
          <w:numId w:val="38"/>
        </w:numPr>
        <w:tabs>
          <w:tab w:val="left" w:pos="993"/>
          <w:tab w:val="left" w:pos="1560"/>
        </w:tabs>
        <w:rPr>
          <w:rFonts w:ascii="Arial Narrow" w:hAnsi="Arial Narrow"/>
          <w:sz w:val="22"/>
          <w:szCs w:val="22"/>
        </w:rPr>
      </w:pPr>
      <w:r w:rsidRPr="00EE3F68">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7AF234A4" w14:textId="77777777" w:rsidR="00681FE8" w:rsidRPr="00EE3F68" w:rsidRDefault="00681FE8" w:rsidP="00681FE8">
      <w:pPr>
        <w:tabs>
          <w:tab w:val="left" w:pos="993"/>
          <w:tab w:val="left" w:pos="1560"/>
        </w:tabs>
        <w:jc w:val="both"/>
        <w:rPr>
          <w:rFonts w:ascii="Arial Narrow" w:hAnsi="Arial Narrow"/>
          <w:b/>
          <w:sz w:val="22"/>
          <w:szCs w:val="22"/>
        </w:rPr>
      </w:pPr>
    </w:p>
    <w:p w14:paraId="38DA7AB4" w14:textId="77777777" w:rsidR="00681FE8" w:rsidRPr="00EE3F68" w:rsidRDefault="00681FE8" w:rsidP="00681FE8">
      <w:pPr>
        <w:tabs>
          <w:tab w:val="left" w:pos="284"/>
        </w:tabs>
        <w:jc w:val="both"/>
        <w:rPr>
          <w:rFonts w:ascii="Arial Narrow" w:hAnsi="Arial Narrow"/>
          <w:b/>
          <w:sz w:val="22"/>
          <w:szCs w:val="22"/>
        </w:rPr>
      </w:pPr>
    </w:p>
    <w:p w14:paraId="30A2206F" w14:textId="77777777" w:rsidR="00681FE8" w:rsidRPr="00EE3F68" w:rsidRDefault="00681FE8" w:rsidP="00681FE8">
      <w:pPr>
        <w:tabs>
          <w:tab w:val="left" w:pos="284"/>
        </w:tabs>
        <w:rPr>
          <w:rFonts w:ascii="Arial Narrow" w:hAnsi="Arial Narrow"/>
          <w:b/>
          <w:sz w:val="22"/>
          <w:szCs w:val="22"/>
        </w:rPr>
      </w:pPr>
      <w:r w:rsidRPr="00EE3F68">
        <w:rPr>
          <w:rFonts w:ascii="Arial Narrow" w:hAnsi="Arial Narrow"/>
          <w:b/>
          <w:sz w:val="22"/>
          <w:szCs w:val="22"/>
        </w:rPr>
        <w:t>RAZVEZNI POGOJ</w:t>
      </w:r>
    </w:p>
    <w:p w14:paraId="56C32262"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170ADE33" w14:textId="77777777" w:rsidR="00681FE8" w:rsidRPr="00EE3F68" w:rsidRDefault="00681FE8" w:rsidP="00681FE8">
      <w:pPr>
        <w:tabs>
          <w:tab w:val="left" w:pos="284"/>
        </w:tabs>
        <w:rPr>
          <w:rFonts w:ascii="Arial Narrow" w:hAnsi="Arial Narrow"/>
          <w:b/>
          <w:sz w:val="22"/>
          <w:szCs w:val="22"/>
        </w:rPr>
      </w:pPr>
    </w:p>
    <w:p w14:paraId="16FB00C7"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E3F68">
        <w:rPr>
          <w:rFonts w:ascii="Arial Narrow" w:hAnsi="Arial Narrow"/>
          <w:sz w:val="22"/>
          <w:szCs w:val="22"/>
        </w:rPr>
        <w:t>podizvajanje</w:t>
      </w:r>
      <w:proofErr w:type="spellEnd"/>
      <w:r w:rsidRPr="00EE3F68">
        <w:rPr>
          <w:rFonts w:ascii="Arial Narrow" w:hAnsi="Arial Narrow"/>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36599940" w14:textId="77777777" w:rsidR="00681FE8" w:rsidRPr="00EE3F68" w:rsidRDefault="00681FE8" w:rsidP="00681FE8">
      <w:pPr>
        <w:rPr>
          <w:rFonts w:ascii="Arial" w:hAnsi="Arial" w:cs="Arial"/>
          <w:sz w:val="18"/>
          <w:szCs w:val="18"/>
          <w:shd w:val="clear" w:color="auto" w:fill="FFFFFF"/>
        </w:rPr>
      </w:pPr>
    </w:p>
    <w:p w14:paraId="2659069E" w14:textId="77777777" w:rsidR="00681FE8" w:rsidRPr="00EE3F68" w:rsidRDefault="00681FE8" w:rsidP="00681FE8">
      <w:pPr>
        <w:tabs>
          <w:tab w:val="left" w:pos="993"/>
          <w:tab w:val="left" w:pos="1560"/>
        </w:tabs>
        <w:jc w:val="both"/>
        <w:rPr>
          <w:rFonts w:ascii="Arial Narrow" w:hAnsi="Arial Narrow"/>
          <w:sz w:val="22"/>
          <w:szCs w:val="22"/>
        </w:rPr>
      </w:pPr>
    </w:p>
    <w:p w14:paraId="405F911F"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2D4F352B" w14:textId="77777777" w:rsidR="00681FE8" w:rsidRPr="00EE3F68" w:rsidRDefault="00681FE8" w:rsidP="00681FE8">
      <w:pPr>
        <w:tabs>
          <w:tab w:val="left" w:pos="284"/>
        </w:tabs>
        <w:ind w:left="644"/>
        <w:jc w:val="both"/>
        <w:rPr>
          <w:rFonts w:ascii="Arial Narrow" w:hAnsi="Arial Narrow"/>
          <w:b/>
          <w:sz w:val="22"/>
          <w:szCs w:val="22"/>
        </w:rPr>
      </w:pPr>
    </w:p>
    <w:p w14:paraId="52B78378"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 xml:space="preserve">Morebitna nesoglasja bosta pogodbeni stranki reševali  sporazumno. </w:t>
      </w:r>
    </w:p>
    <w:p w14:paraId="653B6C0E" w14:textId="77777777" w:rsidR="00681FE8" w:rsidRPr="00EE3F68" w:rsidRDefault="00681FE8" w:rsidP="00681FE8">
      <w:pPr>
        <w:tabs>
          <w:tab w:val="left" w:pos="993"/>
          <w:tab w:val="left" w:pos="1560"/>
        </w:tabs>
        <w:jc w:val="both"/>
        <w:rPr>
          <w:rFonts w:ascii="Arial Narrow" w:hAnsi="Arial Narrow"/>
          <w:sz w:val="22"/>
          <w:szCs w:val="22"/>
        </w:rPr>
      </w:pPr>
    </w:p>
    <w:p w14:paraId="33AD50A5"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V kolikor se o nastalem sporu ne bi mogli dogovoriti, je pristojno  za reševanje  sporov iz te pogodbe sodišče v Ljubljani. Spor se bo reševal po slovenskem pravu.</w:t>
      </w:r>
    </w:p>
    <w:p w14:paraId="1AFB9193" w14:textId="77777777" w:rsidR="00681FE8" w:rsidRPr="00EE3F68" w:rsidRDefault="00681FE8" w:rsidP="00681FE8">
      <w:pPr>
        <w:tabs>
          <w:tab w:val="left" w:pos="993"/>
          <w:tab w:val="left" w:pos="1560"/>
        </w:tabs>
        <w:jc w:val="both"/>
        <w:rPr>
          <w:rFonts w:ascii="Arial Narrow" w:hAnsi="Arial Narrow"/>
          <w:sz w:val="22"/>
          <w:szCs w:val="22"/>
        </w:rPr>
      </w:pPr>
    </w:p>
    <w:p w14:paraId="400C80C1"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t>Pri razlagi pogodbenih določil in reševanju sporov iz te pogodbe se upošteva:</w:t>
      </w:r>
    </w:p>
    <w:p w14:paraId="3AB44979" w14:textId="77777777" w:rsidR="00681FE8" w:rsidRPr="00EE3F68" w:rsidRDefault="00681FE8" w:rsidP="00681FE8">
      <w:pPr>
        <w:numPr>
          <w:ilvl w:val="0"/>
          <w:numId w:val="33"/>
        </w:numPr>
        <w:tabs>
          <w:tab w:val="left" w:pos="993"/>
          <w:tab w:val="left" w:pos="1560"/>
        </w:tabs>
        <w:jc w:val="both"/>
        <w:rPr>
          <w:rFonts w:ascii="Arial Narrow" w:hAnsi="Arial Narrow"/>
          <w:sz w:val="22"/>
          <w:szCs w:val="22"/>
        </w:rPr>
      </w:pPr>
      <w:r w:rsidRPr="00EE3F68">
        <w:rPr>
          <w:rFonts w:ascii="Arial Narrow" w:hAnsi="Arial Narrow"/>
          <w:sz w:val="22"/>
          <w:szCs w:val="22"/>
        </w:rPr>
        <w:t>razpisna dokumentacija in ponudba dobavitelja,</w:t>
      </w:r>
    </w:p>
    <w:p w14:paraId="31738D3C" w14:textId="77777777" w:rsidR="00681FE8" w:rsidRPr="00EE3F68" w:rsidRDefault="00681FE8" w:rsidP="00681FE8">
      <w:pPr>
        <w:numPr>
          <w:ilvl w:val="0"/>
          <w:numId w:val="33"/>
        </w:numPr>
        <w:tabs>
          <w:tab w:val="left" w:pos="993"/>
          <w:tab w:val="left" w:pos="1560"/>
        </w:tabs>
        <w:jc w:val="both"/>
        <w:rPr>
          <w:rFonts w:ascii="Arial Narrow" w:hAnsi="Arial Narrow"/>
          <w:sz w:val="22"/>
          <w:szCs w:val="22"/>
        </w:rPr>
      </w:pPr>
      <w:r w:rsidRPr="00EE3F68">
        <w:rPr>
          <w:rFonts w:ascii="Arial Narrow" w:hAnsi="Arial Narrow"/>
          <w:sz w:val="22"/>
          <w:szCs w:val="22"/>
        </w:rPr>
        <w:t>priloge, ki so sestavni del te pogodbe,</w:t>
      </w:r>
    </w:p>
    <w:p w14:paraId="38FE0E50" w14:textId="77777777" w:rsidR="00681FE8" w:rsidRPr="00EE3F68" w:rsidRDefault="00681FE8" w:rsidP="00681FE8">
      <w:pPr>
        <w:numPr>
          <w:ilvl w:val="0"/>
          <w:numId w:val="33"/>
        </w:numPr>
        <w:tabs>
          <w:tab w:val="left" w:pos="993"/>
          <w:tab w:val="left" w:pos="1560"/>
        </w:tabs>
        <w:jc w:val="both"/>
        <w:rPr>
          <w:rFonts w:ascii="Arial Narrow" w:hAnsi="Arial Narrow"/>
          <w:sz w:val="22"/>
          <w:szCs w:val="22"/>
        </w:rPr>
      </w:pPr>
      <w:r w:rsidRPr="00EE3F68">
        <w:rPr>
          <w:rFonts w:ascii="Arial Narrow" w:hAnsi="Arial Narrow"/>
          <w:sz w:val="22"/>
          <w:szCs w:val="22"/>
        </w:rPr>
        <w:t>druga dokumentacija v zvezi s to pogodbo in</w:t>
      </w:r>
    </w:p>
    <w:p w14:paraId="0577F2E6" w14:textId="77777777" w:rsidR="00681FE8" w:rsidRPr="00EE3F68" w:rsidRDefault="00681FE8" w:rsidP="00681FE8">
      <w:pPr>
        <w:numPr>
          <w:ilvl w:val="0"/>
          <w:numId w:val="33"/>
        </w:numPr>
        <w:tabs>
          <w:tab w:val="left" w:pos="993"/>
          <w:tab w:val="left" w:pos="1560"/>
        </w:tabs>
        <w:jc w:val="both"/>
        <w:rPr>
          <w:rFonts w:ascii="Arial Narrow" w:hAnsi="Arial Narrow"/>
          <w:sz w:val="22"/>
          <w:szCs w:val="22"/>
        </w:rPr>
      </w:pPr>
      <w:r w:rsidRPr="00EE3F68">
        <w:rPr>
          <w:rFonts w:ascii="Arial Narrow" w:hAnsi="Arial Narrow"/>
          <w:sz w:val="22"/>
          <w:szCs w:val="22"/>
        </w:rPr>
        <w:t>Obligacijski zakonik.</w:t>
      </w:r>
    </w:p>
    <w:p w14:paraId="65AE213E" w14:textId="77777777" w:rsidR="00681FE8" w:rsidRPr="00EE3F68" w:rsidRDefault="00681FE8" w:rsidP="00681FE8">
      <w:pPr>
        <w:tabs>
          <w:tab w:val="left" w:pos="993"/>
          <w:tab w:val="left" w:pos="1560"/>
        </w:tabs>
        <w:jc w:val="both"/>
        <w:rPr>
          <w:rFonts w:ascii="Arial Narrow" w:hAnsi="Arial Narrow"/>
          <w:sz w:val="22"/>
          <w:szCs w:val="22"/>
        </w:rPr>
      </w:pPr>
    </w:p>
    <w:p w14:paraId="643E307F" w14:textId="77777777" w:rsidR="00681FE8" w:rsidRPr="00EE3F68" w:rsidRDefault="00681FE8" w:rsidP="00681FE8">
      <w:pPr>
        <w:tabs>
          <w:tab w:val="left" w:pos="993"/>
          <w:tab w:val="left" w:pos="1560"/>
        </w:tabs>
        <w:jc w:val="both"/>
        <w:rPr>
          <w:rFonts w:ascii="Arial Narrow" w:hAnsi="Arial Narrow"/>
          <w:sz w:val="22"/>
          <w:szCs w:val="22"/>
        </w:rPr>
      </w:pPr>
      <w:r w:rsidRPr="00EE3F68">
        <w:rPr>
          <w:rFonts w:ascii="Arial Narrow" w:hAnsi="Arial Narrow"/>
          <w:sz w:val="22"/>
          <w:szCs w:val="22"/>
        </w:rPr>
        <w:lastRenderedPageBreak/>
        <w:t>V primeru neskladja med določili dokumentov iz prejšnjega odstavka in neskladja med določili dokumentov prejšnjega odstavka z določili te pogodbe, obveljajo najprej določila te pogodbe, nato razpisna dokumentacija, nato pa določila drugih dokumentov.</w:t>
      </w:r>
    </w:p>
    <w:p w14:paraId="40D76455" w14:textId="77777777" w:rsidR="00681FE8" w:rsidRPr="00EE3F68" w:rsidRDefault="00681FE8" w:rsidP="00681FE8">
      <w:pPr>
        <w:tabs>
          <w:tab w:val="left" w:pos="993"/>
          <w:tab w:val="left" w:pos="1560"/>
        </w:tabs>
        <w:jc w:val="both"/>
        <w:rPr>
          <w:rFonts w:ascii="Arial Narrow" w:hAnsi="Arial Narrow"/>
          <w:sz w:val="22"/>
          <w:szCs w:val="22"/>
        </w:rPr>
      </w:pPr>
    </w:p>
    <w:p w14:paraId="2230F5CF" w14:textId="77777777" w:rsidR="00681FE8" w:rsidRPr="00EE3F68" w:rsidRDefault="00681FE8" w:rsidP="00681FE8">
      <w:pPr>
        <w:tabs>
          <w:tab w:val="left" w:pos="993"/>
          <w:tab w:val="left" w:pos="1560"/>
        </w:tabs>
        <w:jc w:val="both"/>
        <w:rPr>
          <w:rFonts w:ascii="Arial Narrow" w:hAnsi="Arial Narrow"/>
          <w:sz w:val="22"/>
          <w:szCs w:val="22"/>
        </w:rPr>
      </w:pPr>
    </w:p>
    <w:p w14:paraId="4B52D360" w14:textId="77777777" w:rsidR="00681FE8" w:rsidRPr="00EE3F68" w:rsidRDefault="00681FE8" w:rsidP="00681FE8">
      <w:pPr>
        <w:numPr>
          <w:ilvl w:val="0"/>
          <w:numId w:val="15"/>
        </w:numPr>
        <w:tabs>
          <w:tab w:val="left" w:pos="284"/>
        </w:tabs>
        <w:jc w:val="center"/>
        <w:rPr>
          <w:rFonts w:ascii="Arial Narrow" w:hAnsi="Arial Narrow"/>
          <w:b/>
          <w:sz w:val="22"/>
          <w:szCs w:val="22"/>
        </w:rPr>
      </w:pPr>
      <w:r w:rsidRPr="00EE3F68">
        <w:rPr>
          <w:rFonts w:ascii="Arial Narrow" w:hAnsi="Arial Narrow"/>
          <w:b/>
          <w:sz w:val="22"/>
          <w:szCs w:val="22"/>
        </w:rPr>
        <w:t>člen</w:t>
      </w:r>
    </w:p>
    <w:p w14:paraId="4383E729" w14:textId="77777777" w:rsidR="00681FE8" w:rsidRPr="00EE3F68" w:rsidRDefault="00681FE8" w:rsidP="00681FE8">
      <w:pPr>
        <w:tabs>
          <w:tab w:val="left" w:pos="284"/>
        </w:tabs>
        <w:ind w:left="644"/>
        <w:jc w:val="both"/>
        <w:rPr>
          <w:rFonts w:ascii="Arial Narrow" w:hAnsi="Arial Narrow"/>
          <w:b/>
          <w:sz w:val="22"/>
          <w:szCs w:val="22"/>
        </w:rPr>
      </w:pPr>
    </w:p>
    <w:p w14:paraId="3647EF34" w14:textId="77777777" w:rsidR="00681FE8" w:rsidRPr="00EE3F68" w:rsidRDefault="00681FE8" w:rsidP="00681FE8">
      <w:pPr>
        <w:tabs>
          <w:tab w:val="left" w:pos="993"/>
          <w:tab w:val="left" w:pos="1560"/>
        </w:tabs>
        <w:jc w:val="both"/>
        <w:rPr>
          <w:rFonts w:ascii="Arial Narrow" w:hAnsi="Arial Narrow"/>
          <w:bCs/>
          <w:sz w:val="22"/>
          <w:szCs w:val="22"/>
        </w:rPr>
      </w:pPr>
      <w:r w:rsidRPr="00EE3F68">
        <w:rPr>
          <w:rFonts w:ascii="Arial Narrow" w:hAnsi="Arial Narrow"/>
          <w:bCs/>
          <w:sz w:val="22"/>
          <w:szCs w:val="22"/>
        </w:rPr>
        <w:t xml:space="preserve">Pogodba je napisana v treh (3) enakih izvodih, od katerih prejme naročnik dva (2) izvoda in dobavitelj en (1) izvod. </w:t>
      </w:r>
    </w:p>
    <w:p w14:paraId="00B07988" w14:textId="77777777" w:rsidR="00681FE8" w:rsidRPr="00EE3F68" w:rsidRDefault="00681FE8" w:rsidP="00681FE8">
      <w:pPr>
        <w:tabs>
          <w:tab w:val="left" w:pos="993"/>
          <w:tab w:val="left" w:pos="1560"/>
        </w:tabs>
        <w:jc w:val="both"/>
        <w:rPr>
          <w:rFonts w:ascii="Arial Narrow" w:hAnsi="Arial Narrow"/>
          <w:bCs/>
          <w:sz w:val="22"/>
          <w:szCs w:val="22"/>
        </w:rPr>
      </w:pPr>
    </w:p>
    <w:p w14:paraId="0D330F81" w14:textId="77777777" w:rsidR="00681FE8" w:rsidRPr="00EE3F68" w:rsidRDefault="00681FE8" w:rsidP="00681FE8">
      <w:pPr>
        <w:tabs>
          <w:tab w:val="left" w:pos="993"/>
          <w:tab w:val="left" w:pos="1560"/>
        </w:tabs>
        <w:jc w:val="both"/>
        <w:rPr>
          <w:rFonts w:ascii="Arial Narrow" w:hAnsi="Arial Narrow"/>
          <w:bCs/>
          <w:sz w:val="22"/>
          <w:szCs w:val="22"/>
        </w:rPr>
      </w:pPr>
    </w:p>
    <w:tbl>
      <w:tblPr>
        <w:tblW w:w="0" w:type="auto"/>
        <w:tblLook w:val="04A0" w:firstRow="1" w:lastRow="0" w:firstColumn="1" w:lastColumn="0" w:noHBand="0" w:noVBand="1"/>
      </w:tblPr>
      <w:tblGrid>
        <w:gridCol w:w="4673"/>
        <w:gridCol w:w="4784"/>
      </w:tblGrid>
      <w:tr w:rsidR="00681FE8" w:rsidRPr="00EE3F68" w14:paraId="2E3FB869" w14:textId="77777777" w:rsidTr="009C1D56">
        <w:tc>
          <w:tcPr>
            <w:tcW w:w="4673" w:type="dxa"/>
            <w:hideMark/>
          </w:tcPr>
          <w:p w14:paraId="7AE68B12" w14:textId="77777777" w:rsidR="00681FE8" w:rsidRPr="00EE3F68" w:rsidRDefault="00681FE8" w:rsidP="009C1D56">
            <w:pPr>
              <w:tabs>
                <w:tab w:val="left" w:pos="993"/>
                <w:tab w:val="left" w:pos="1560"/>
              </w:tabs>
              <w:jc w:val="both"/>
              <w:rPr>
                <w:rFonts w:ascii="Arial Narrow" w:hAnsi="Arial Narrow"/>
                <w:sz w:val="22"/>
                <w:szCs w:val="22"/>
              </w:rPr>
            </w:pPr>
            <w:r w:rsidRPr="00EE3F68">
              <w:rPr>
                <w:rFonts w:ascii="Arial Narrow" w:hAnsi="Arial Narrow"/>
                <w:sz w:val="22"/>
                <w:szCs w:val="22"/>
              </w:rPr>
              <w:t>Datum:</w:t>
            </w:r>
          </w:p>
        </w:tc>
        <w:tc>
          <w:tcPr>
            <w:tcW w:w="4784" w:type="dxa"/>
            <w:hideMark/>
          </w:tcPr>
          <w:p w14:paraId="79723A9E" w14:textId="77777777" w:rsidR="00681FE8" w:rsidRPr="00EE3F68" w:rsidRDefault="00681FE8" w:rsidP="009C1D56">
            <w:pPr>
              <w:tabs>
                <w:tab w:val="left" w:pos="993"/>
                <w:tab w:val="left" w:pos="1560"/>
              </w:tabs>
              <w:jc w:val="both"/>
              <w:rPr>
                <w:rFonts w:ascii="Arial Narrow" w:hAnsi="Arial Narrow"/>
                <w:sz w:val="22"/>
                <w:szCs w:val="22"/>
              </w:rPr>
            </w:pPr>
            <w:r w:rsidRPr="00EE3F68">
              <w:rPr>
                <w:rFonts w:ascii="Arial Narrow" w:hAnsi="Arial Narrow"/>
                <w:sz w:val="22"/>
                <w:szCs w:val="22"/>
              </w:rPr>
              <w:t>Datum:</w:t>
            </w:r>
          </w:p>
        </w:tc>
      </w:tr>
      <w:tr w:rsidR="00681FE8" w:rsidRPr="00EE3F68" w14:paraId="60B2A008" w14:textId="77777777" w:rsidTr="009C1D56">
        <w:tc>
          <w:tcPr>
            <w:tcW w:w="4673" w:type="dxa"/>
            <w:hideMark/>
          </w:tcPr>
          <w:p w14:paraId="5D92551B" w14:textId="77777777" w:rsidR="00681FE8" w:rsidRPr="00EE3F68" w:rsidRDefault="00681FE8" w:rsidP="009C1D56">
            <w:pPr>
              <w:tabs>
                <w:tab w:val="left" w:pos="993"/>
                <w:tab w:val="left" w:pos="1560"/>
              </w:tabs>
              <w:jc w:val="both"/>
              <w:rPr>
                <w:rFonts w:ascii="Arial Narrow" w:hAnsi="Arial Narrow"/>
                <w:sz w:val="22"/>
                <w:szCs w:val="22"/>
              </w:rPr>
            </w:pPr>
            <w:r w:rsidRPr="00EE3F68">
              <w:rPr>
                <w:rFonts w:ascii="Arial Narrow" w:hAnsi="Arial Narrow"/>
                <w:sz w:val="22"/>
                <w:szCs w:val="22"/>
              </w:rPr>
              <w:t>Številka:</w:t>
            </w:r>
          </w:p>
        </w:tc>
        <w:tc>
          <w:tcPr>
            <w:tcW w:w="4784" w:type="dxa"/>
            <w:hideMark/>
          </w:tcPr>
          <w:p w14:paraId="51D7D927" w14:textId="77777777" w:rsidR="00681FE8" w:rsidRPr="00EE3F68" w:rsidRDefault="00681FE8" w:rsidP="009C1D56">
            <w:pPr>
              <w:tabs>
                <w:tab w:val="left" w:pos="993"/>
                <w:tab w:val="left" w:pos="1560"/>
              </w:tabs>
              <w:jc w:val="both"/>
              <w:rPr>
                <w:rFonts w:ascii="Arial Narrow" w:hAnsi="Arial Narrow"/>
                <w:sz w:val="22"/>
                <w:szCs w:val="22"/>
              </w:rPr>
            </w:pPr>
            <w:r w:rsidRPr="00EE3F68">
              <w:rPr>
                <w:rFonts w:ascii="Arial Narrow" w:hAnsi="Arial Narrow"/>
                <w:sz w:val="22"/>
                <w:szCs w:val="22"/>
              </w:rPr>
              <w:t xml:space="preserve">Številka: </w:t>
            </w:r>
          </w:p>
        </w:tc>
      </w:tr>
    </w:tbl>
    <w:p w14:paraId="3FB23E34" w14:textId="77777777" w:rsidR="00681FE8" w:rsidRPr="00EE3F68" w:rsidRDefault="00681FE8" w:rsidP="00681FE8">
      <w:pPr>
        <w:rPr>
          <w:rFonts w:ascii="Arial Narrow" w:hAnsi="Arial Narrow"/>
          <w:sz w:val="22"/>
          <w:szCs w:val="22"/>
        </w:rPr>
      </w:pPr>
    </w:p>
    <w:tbl>
      <w:tblPr>
        <w:tblW w:w="0" w:type="auto"/>
        <w:tblLook w:val="04A0" w:firstRow="1" w:lastRow="0" w:firstColumn="1" w:lastColumn="0" w:noHBand="0" w:noVBand="1"/>
      </w:tblPr>
      <w:tblGrid>
        <w:gridCol w:w="4606"/>
        <w:gridCol w:w="4606"/>
      </w:tblGrid>
      <w:tr w:rsidR="00681FE8" w:rsidRPr="00EE3F68" w14:paraId="1D7F5294" w14:textId="77777777" w:rsidTr="009C1D56">
        <w:tc>
          <w:tcPr>
            <w:tcW w:w="4606" w:type="dxa"/>
            <w:hideMark/>
          </w:tcPr>
          <w:p w14:paraId="34092EED" w14:textId="77777777" w:rsidR="00681FE8" w:rsidRPr="00EE3F68" w:rsidRDefault="00681FE8" w:rsidP="009C1D56">
            <w:pPr>
              <w:tabs>
                <w:tab w:val="left" w:pos="993"/>
                <w:tab w:val="left" w:pos="1560"/>
              </w:tabs>
              <w:spacing w:line="256" w:lineRule="auto"/>
              <w:jc w:val="both"/>
              <w:rPr>
                <w:rFonts w:ascii="Arial Narrow" w:hAnsi="Arial Narrow"/>
                <w:sz w:val="22"/>
                <w:szCs w:val="22"/>
                <w:lang w:eastAsia="en-US"/>
              </w:rPr>
            </w:pPr>
            <w:r w:rsidRPr="00EE3F68">
              <w:rPr>
                <w:rFonts w:ascii="Arial Narrow" w:hAnsi="Arial Narrow"/>
                <w:b/>
                <w:sz w:val="22"/>
                <w:szCs w:val="22"/>
                <w:lang w:eastAsia="en-US"/>
              </w:rPr>
              <w:t>DOBAVITELJ:</w:t>
            </w:r>
          </w:p>
        </w:tc>
        <w:tc>
          <w:tcPr>
            <w:tcW w:w="4606" w:type="dxa"/>
            <w:hideMark/>
          </w:tcPr>
          <w:p w14:paraId="5F5A125D" w14:textId="77777777" w:rsidR="00681FE8" w:rsidRPr="00EE3F68" w:rsidRDefault="00681FE8" w:rsidP="009C1D56">
            <w:pPr>
              <w:tabs>
                <w:tab w:val="left" w:pos="993"/>
                <w:tab w:val="left" w:pos="1560"/>
              </w:tabs>
              <w:spacing w:line="256" w:lineRule="auto"/>
              <w:jc w:val="both"/>
              <w:rPr>
                <w:rFonts w:ascii="Arial Narrow" w:hAnsi="Arial Narrow"/>
                <w:sz w:val="22"/>
                <w:szCs w:val="22"/>
                <w:lang w:eastAsia="en-US"/>
              </w:rPr>
            </w:pPr>
            <w:r w:rsidRPr="00EE3F68">
              <w:rPr>
                <w:rFonts w:ascii="Arial Narrow" w:hAnsi="Arial Narrow"/>
                <w:b/>
                <w:sz w:val="22"/>
                <w:szCs w:val="22"/>
                <w:lang w:eastAsia="en-US"/>
              </w:rPr>
              <w:t>NAROČNIK:</w:t>
            </w:r>
          </w:p>
        </w:tc>
      </w:tr>
      <w:tr w:rsidR="00681FE8" w:rsidRPr="00EE3F68" w14:paraId="21B27AE3" w14:textId="77777777" w:rsidTr="009C1D56">
        <w:tc>
          <w:tcPr>
            <w:tcW w:w="4606" w:type="dxa"/>
          </w:tcPr>
          <w:p w14:paraId="388FB49C" w14:textId="77777777" w:rsidR="00681FE8" w:rsidRPr="00EE3F68" w:rsidRDefault="00681FE8" w:rsidP="009C1D56">
            <w:pPr>
              <w:tabs>
                <w:tab w:val="left" w:pos="993"/>
                <w:tab w:val="left" w:pos="1560"/>
              </w:tabs>
              <w:spacing w:line="256" w:lineRule="auto"/>
              <w:jc w:val="both"/>
              <w:rPr>
                <w:rFonts w:ascii="Arial Narrow" w:hAnsi="Arial Narrow"/>
                <w:sz w:val="22"/>
                <w:szCs w:val="22"/>
                <w:lang w:eastAsia="en-US"/>
              </w:rPr>
            </w:pPr>
          </w:p>
        </w:tc>
        <w:tc>
          <w:tcPr>
            <w:tcW w:w="4606" w:type="dxa"/>
            <w:hideMark/>
          </w:tcPr>
          <w:p w14:paraId="7C108B07" w14:textId="77777777" w:rsidR="00681FE8" w:rsidRPr="00EE3F68" w:rsidRDefault="00681FE8" w:rsidP="009C1D56">
            <w:pPr>
              <w:tabs>
                <w:tab w:val="left" w:pos="993"/>
                <w:tab w:val="left" w:pos="1560"/>
              </w:tabs>
              <w:spacing w:line="256" w:lineRule="auto"/>
              <w:jc w:val="both"/>
              <w:rPr>
                <w:rFonts w:ascii="Arial Narrow" w:hAnsi="Arial Narrow"/>
                <w:sz w:val="22"/>
                <w:szCs w:val="22"/>
                <w:lang w:eastAsia="en-US"/>
              </w:rPr>
            </w:pPr>
            <w:r w:rsidRPr="00EE3F68">
              <w:rPr>
                <w:rFonts w:ascii="Arial Narrow" w:hAnsi="Arial Narrow"/>
                <w:sz w:val="22"/>
                <w:szCs w:val="22"/>
                <w:lang w:eastAsia="en-US"/>
              </w:rPr>
              <w:t>UNIVERZITETNI KLINIČNI CENTER LJUBLJANA</w:t>
            </w:r>
          </w:p>
        </w:tc>
      </w:tr>
      <w:tr w:rsidR="00681FE8" w:rsidRPr="00EE3F68" w14:paraId="147A799F" w14:textId="77777777" w:rsidTr="009C1D56">
        <w:tc>
          <w:tcPr>
            <w:tcW w:w="4606" w:type="dxa"/>
          </w:tcPr>
          <w:p w14:paraId="57212D4E" w14:textId="77777777" w:rsidR="00681FE8" w:rsidRPr="00EE3F68" w:rsidRDefault="00681FE8" w:rsidP="009C1D56">
            <w:pPr>
              <w:tabs>
                <w:tab w:val="left" w:pos="993"/>
                <w:tab w:val="left" w:pos="1560"/>
              </w:tabs>
              <w:spacing w:line="256" w:lineRule="auto"/>
              <w:jc w:val="both"/>
              <w:rPr>
                <w:rFonts w:ascii="Arial Narrow" w:hAnsi="Arial Narrow"/>
                <w:sz w:val="22"/>
                <w:szCs w:val="22"/>
                <w:lang w:eastAsia="en-US"/>
              </w:rPr>
            </w:pPr>
          </w:p>
        </w:tc>
        <w:tc>
          <w:tcPr>
            <w:tcW w:w="4606" w:type="dxa"/>
          </w:tcPr>
          <w:p w14:paraId="2ED3F72F" w14:textId="77777777" w:rsidR="00681FE8" w:rsidRPr="00EE3F68" w:rsidRDefault="00681FE8" w:rsidP="009C1D56">
            <w:pPr>
              <w:spacing w:line="256" w:lineRule="auto"/>
              <w:jc w:val="both"/>
              <w:rPr>
                <w:rFonts w:ascii="Arial Narrow" w:hAnsi="Arial Narrow"/>
                <w:b/>
                <w:sz w:val="22"/>
                <w:szCs w:val="22"/>
                <w:lang w:eastAsia="en-US"/>
              </w:rPr>
            </w:pPr>
          </w:p>
          <w:p w14:paraId="14BE847E" w14:textId="77777777" w:rsidR="00681FE8" w:rsidRPr="00EE3F68" w:rsidRDefault="00681FE8" w:rsidP="009C1D56">
            <w:pPr>
              <w:spacing w:line="256" w:lineRule="auto"/>
              <w:jc w:val="both"/>
              <w:rPr>
                <w:rFonts w:ascii="Arial Narrow" w:hAnsi="Arial Narrow"/>
                <w:b/>
                <w:sz w:val="22"/>
                <w:szCs w:val="22"/>
                <w:lang w:eastAsia="en-US"/>
              </w:rPr>
            </w:pPr>
            <w:r w:rsidRPr="00EE3F68">
              <w:rPr>
                <w:rFonts w:ascii="Arial Narrow" w:hAnsi="Arial Narrow"/>
                <w:b/>
                <w:sz w:val="22"/>
                <w:szCs w:val="22"/>
                <w:lang w:eastAsia="en-US"/>
              </w:rPr>
              <w:t>doc. dr. Marko Jug, dr. med</w:t>
            </w:r>
          </w:p>
          <w:p w14:paraId="6BED9503" w14:textId="77777777" w:rsidR="00681FE8" w:rsidRPr="00EE3F68" w:rsidRDefault="00681FE8" w:rsidP="009C1D56">
            <w:pPr>
              <w:tabs>
                <w:tab w:val="left" w:pos="993"/>
                <w:tab w:val="left" w:pos="1560"/>
              </w:tabs>
              <w:spacing w:line="256" w:lineRule="auto"/>
              <w:jc w:val="both"/>
              <w:rPr>
                <w:rFonts w:ascii="Arial Narrow" w:hAnsi="Arial Narrow"/>
                <w:sz w:val="22"/>
                <w:szCs w:val="22"/>
                <w:lang w:eastAsia="en-US"/>
              </w:rPr>
            </w:pPr>
            <w:r w:rsidRPr="00EE3F68">
              <w:rPr>
                <w:rFonts w:ascii="Arial Narrow" w:hAnsi="Arial Narrow"/>
                <w:sz w:val="22"/>
                <w:szCs w:val="22"/>
                <w:lang w:eastAsia="en-US"/>
              </w:rPr>
              <w:t>generalni  direktor</w:t>
            </w:r>
          </w:p>
        </w:tc>
      </w:tr>
    </w:tbl>
    <w:p w14:paraId="39988109" w14:textId="77777777" w:rsidR="00681FE8" w:rsidRPr="00EE3F68" w:rsidRDefault="00681FE8" w:rsidP="00681FE8">
      <w:pPr>
        <w:rPr>
          <w:rFonts w:ascii="Arial Narrow" w:hAnsi="Arial Narrow"/>
          <w:sz w:val="22"/>
          <w:szCs w:val="22"/>
        </w:rPr>
      </w:pPr>
      <w:r w:rsidRPr="00EE3F68">
        <w:rPr>
          <w:rFonts w:ascii="Arial Narrow" w:hAnsi="Arial Narrow"/>
          <w:sz w:val="22"/>
          <w:szCs w:val="22"/>
        </w:rPr>
        <w:br w:type="page"/>
      </w:r>
    </w:p>
    <w:p w14:paraId="2A9AF98F" w14:textId="77777777" w:rsidR="00681FE8" w:rsidRPr="00EE3F68" w:rsidRDefault="00681FE8" w:rsidP="00681FE8">
      <w:pPr>
        <w:rPr>
          <w:rFonts w:ascii="Arial Narrow" w:hAnsi="Arial Narrow"/>
          <w:sz w:val="22"/>
          <w:szCs w:val="22"/>
        </w:rPr>
      </w:pPr>
    </w:p>
    <w:p w14:paraId="16649AC6" w14:textId="77777777" w:rsidR="00681FE8" w:rsidRPr="00EE3F68" w:rsidRDefault="00681FE8" w:rsidP="00681FE8">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sz w:val="22"/>
          <w:szCs w:val="22"/>
        </w:rPr>
      </w:pPr>
      <w:r w:rsidRPr="00EE3F68">
        <w:rPr>
          <w:rFonts w:ascii="Arial Narrow" w:hAnsi="Arial Narrow"/>
          <w:b/>
          <w:spacing w:val="-6"/>
          <w:kern w:val="20"/>
          <w:sz w:val="22"/>
          <w:szCs w:val="22"/>
        </w:rPr>
        <w:t xml:space="preserve">Priloga 1 </w:t>
      </w:r>
      <w:r w:rsidRPr="00EE3F68">
        <w:rPr>
          <w:rFonts w:ascii="Arial Narrow" w:hAnsi="Arial Narrow"/>
          <w:b/>
          <w:spacing w:val="-6"/>
          <w:kern w:val="20"/>
          <w:sz w:val="22"/>
          <w:szCs w:val="22"/>
        </w:rPr>
        <w:tab/>
      </w:r>
      <w:r w:rsidRPr="00EE3F68">
        <w:rPr>
          <w:rFonts w:ascii="Arial Narrow" w:hAnsi="Arial Narrow"/>
          <w:b/>
          <w:spacing w:val="-6"/>
          <w:kern w:val="20"/>
          <w:sz w:val="22"/>
          <w:szCs w:val="22"/>
        </w:rPr>
        <w:tab/>
      </w:r>
      <w:r w:rsidRPr="00EE3F68">
        <w:rPr>
          <w:rFonts w:ascii="Arial Narrow" w:hAnsi="Arial Narrow"/>
          <w:b/>
          <w:spacing w:val="-6"/>
          <w:kern w:val="20"/>
          <w:sz w:val="22"/>
          <w:szCs w:val="22"/>
        </w:rPr>
        <w:tab/>
      </w:r>
      <w:r w:rsidRPr="00EE3F68">
        <w:rPr>
          <w:rFonts w:ascii="Arial Narrow" w:hAnsi="Arial Narrow"/>
          <w:b/>
          <w:spacing w:val="-6"/>
          <w:kern w:val="20"/>
          <w:sz w:val="22"/>
          <w:szCs w:val="22"/>
        </w:rPr>
        <w:tab/>
      </w:r>
      <w:r w:rsidRPr="00EE3F68">
        <w:rPr>
          <w:rFonts w:ascii="Arial Narrow" w:hAnsi="Arial Narrow"/>
          <w:b/>
          <w:spacing w:val="-6"/>
          <w:kern w:val="20"/>
          <w:sz w:val="22"/>
          <w:szCs w:val="22"/>
        </w:rPr>
        <w:tab/>
      </w:r>
      <w:r w:rsidRPr="00EE3F68">
        <w:rPr>
          <w:rFonts w:ascii="Arial Narrow" w:hAnsi="Arial Narrow"/>
          <w:b/>
          <w:spacing w:val="-6"/>
          <w:kern w:val="20"/>
          <w:sz w:val="22"/>
          <w:szCs w:val="22"/>
        </w:rPr>
        <w:tab/>
        <w:t>Specifikacija predmeta pogodbe s cenikom</w:t>
      </w:r>
    </w:p>
    <w:p w14:paraId="2C925DC5" w14:textId="77777777" w:rsidR="00681FE8" w:rsidRPr="00EE3F68" w:rsidRDefault="00681FE8" w:rsidP="00681FE8">
      <w:pPr>
        <w:jc w:val="both"/>
        <w:rPr>
          <w:rFonts w:ascii="Arial Narrow" w:hAnsi="Arial Narrow"/>
          <w:sz w:val="22"/>
          <w:szCs w:val="22"/>
        </w:rPr>
      </w:pPr>
    </w:p>
    <w:p w14:paraId="06241F1E" w14:textId="77777777" w:rsidR="00681FE8" w:rsidRPr="00EE3F68" w:rsidRDefault="00681FE8" w:rsidP="00681FE8">
      <w:pPr>
        <w:jc w:val="both"/>
        <w:rPr>
          <w:rFonts w:ascii="Arial Narrow" w:hAnsi="Arial Narrow"/>
          <w:sz w:val="22"/>
          <w:szCs w:val="22"/>
        </w:rPr>
      </w:pPr>
    </w:p>
    <w:p w14:paraId="32CA7F7E" w14:textId="77777777" w:rsidR="00681FE8" w:rsidRPr="00EE3F68" w:rsidRDefault="00681FE8" w:rsidP="00681FE8">
      <w:pPr>
        <w:jc w:val="both"/>
        <w:rPr>
          <w:rFonts w:ascii="Arial Narrow" w:hAnsi="Arial Narrow"/>
          <w:sz w:val="22"/>
          <w:szCs w:val="22"/>
        </w:rPr>
      </w:pPr>
      <w:r w:rsidRPr="00EE3F68">
        <w:rPr>
          <w:rFonts w:ascii="Arial Narrow" w:hAnsi="Arial Narrow"/>
          <w:sz w:val="22"/>
          <w:szCs w:val="22"/>
        </w:rPr>
        <w:t>Opomba:</w:t>
      </w:r>
    </w:p>
    <w:p w14:paraId="1D89C417" w14:textId="77777777" w:rsidR="00681FE8" w:rsidRPr="00EE3F68" w:rsidRDefault="00681FE8" w:rsidP="00681FE8">
      <w:pPr>
        <w:jc w:val="both"/>
        <w:rPr>
          <w:rFonts w:ascii="Arial Narrow" w:hAnsi="Arial Narrow"/>
          <w:sz w:val="22"/>
          <w:szCs w:val="22"/>
        </w:rPr>
      </w:pPr>
    </w:p>
    <w:p w14:paraId="49346C7D" w14:textId="77777777" w:rsidR="00681FE8" w:rsidRPr="00EE3F68" w:rsidRDefault="00681FE8" w:rsidP="00681FE8">
      <w:pPr>
        <w:jc w:val="both"/>
        <w:rPr>
          <w:rFonts w:ascii="Arial Narrow" w:hAnsi="Arial Narrow"/>
          <w:sz w:val="22"/>
          <w:szCs w:val="22"/>
        </w:rPr>
      </w:pPr>
      <w:r w:rsidRPr="00EE3F68">
        <w:rPr>
          <w:rFonts w:ascii="Arial Narrow" w:hAnsi="Arial Narrow"/>
          <w:sz w:val="22"/>
          <w:szCs w:val="22"/>
        </w:rPr>
        <w:t xml:space="preserve">Specifikacijo predmeta pogodbe s cenikom bo izdelal naročnik po pravnomočnosti izbora in sicer na osnovi izbranih ponudb za sklope. </w:t>
      </w:r>
    </w:p>
    <w:p w14:paraId="7B32D1D8" w14:textId="77777777" w:rsidR="00681FE8" w:rsidRPr="00EE3F68" w:rsidRDefault="00681FE8" w:rsidP="00681FE8">
      <w:pPr>
        <w:jc w:val="both"/>
        <w:rPr>
          <w:rFonts w:ascii="Arial Narrow" w:hAnsi="Arial Narrow"/>
          <w:sz w:val="22"/>
          <w:szCs w:val="22"/>
        </w:rPr>
      </w:pPr>
    </w:p>
    <w:p w14:paraId="67A954E3" w14:textId="77777777" w:rsidR="00681FE8" w:rsidRPr="00EE3F68" w:rsidRDefault="00681FE8" w:rsidP="00681FE8">
      <w:pPr>
        <w:tabs>
          <w:tab w:val="left" w:pos="993"/>
          <w:tab w:val="left" w:pos="1560"/>
        </w:tabs>
        <w:rPr>
          <w:rFonts w:ascii="Arial Narrow" w:hAnsi="Arial Narrow"/>
          <w:b/>
          <w:i/>
          <w:sz w:val="22"/>
          <w:szCs w:val="22"/>
        </w:rPr>
      </w:pPr>
    </w:p>
    <w:p w14:paraId="662A6766" w14:textId="77777777" w:rsidR="00681FE8" w:rsidRPr="00EE3F68" w:rsidRDefault="00681FE8" w:rsidP="00681FE8">
      <w:pPr>
        <w:tabs>
          <w:tab w:val="left" w:pos="993"/>
          <w:tab w:val="left" w:pos="1560"/>
        </w:tabs>
        <w:jc w:val="both"/>
        <w:rPr>
          <w:rFonts w:ascii="Arial Narrow" w:hAnsi="Arial Narrow"/>
          <w:sz w:val="22"/>
          <w:szCs w:val="22"/>
        </w:rPr>
      </w:pPr>
    </w:p>
    <w:bookmarkEnd w:id="8"/>
    <w:p w14:paraId="03CD9338" w14:textId="77777777" w:rsidR="00681FE8" w:rsidRPr="00EE3F68" w:rsidRDefault="00681FE8" w:rsidP="00681FE8">
      <w:pPr>
        <w:jc w:val="both"/>
        <w:rPr>
          <w:rFonts w:ascii="Arial Narrow" w:hAnsi="Arial Narrow"/>
        </w:rPr>
      </w:pPr>
    </w:p>
    <w:p w14:paraId="6E7A5129" w14:textId="6E228A34" w:rsidR="00FD54CC" w:rsidRPr="0092669E" w:rsidRDefault="00FD54CC" w:rsidP="0092669E"/>
    <w:sectPr w:rsidR="00FD54CC" w:rsidRPr="0092669E" w:rsidSect="00BF3664">
      <w:headerReference w:type="even" r:id="rId8"/>
      <w:headerReference w:type="default" r:id="rId9"/>
      <w:footerReference w:type="even" r:id="rId10"/>
      <w:footerReference w:type="default" r:id="rId11"/>
      <w:headerReference w:type="first" r:id="rId12"/>
      <w:footerReference w:type="first" r:id="rId13"/>
      <w:pgSz w:w="11906" w:h="16838" w:code="9"/>
      <w:pgMar w:top="1418" w:right="1021" w:bottom="136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E82F" w14:textId="77777777" w:rsidR="00451292" w:rsidRDefault="00451292">
      <w:r>
        <w:separator/>
      </w:r>
    </w:p>
  </w:endnote>
  <w:endnote w:type="continuationSeparator" w:id="0">
    <w:p w14:paraId="3F5E0A3F" w14:textId="77777777" w:rsidR="00451292" w:rsidRDefault="0045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1D96B" w14:textId="77777777" w:rsidR="000753BE" w:rsidRDefault="000753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7938507"/>
      <w:docPartObj>
        <w:docPartGallery w:val="Page Numbers (Bottom of Page)"/>
        <w:docPartUnique/>
      </w:docPartObj>
    </w:sdtPr>
    <w:sdtEndPr>
      <w:rPr>
        <w:rFonts w:ascii="Arial Narrow" w:hAnsi="Arial Narrow"/>
        <w:sz w:val="20"/>
        <w:szCs w:val="20"/>
      </w:rPr>
    </w:sdtEndPr>
    <w:sdtContent>
      <w:p w14:paraId="368B4979" w14:textId="77777777" w:rsidR="00F041A8" w:rsidRPr="00C058E6" w:rsidRDefault="00F041A8">
        <w:pPr>
          <w:pStyle w:val="Noga"/>
          <w:jc w:val="center"/>
          <w:rPr>
            <w:rFonts w:ascii="Arial Narrow" w:hAnsi="Arial Narrow"/>
            <w:sz w:val="20"/>
            <w:szCs w:val="20"/>
          </w:rPr>
        </w:pPr>
        <w:r w:rsidRPr="00C058E6">
          <w:rPr>
            <w:rFonts w:ascii="Arial Narrow" w:hAnsi="Arial Narrow"/>
            <w:sz w:val="20"/>
            <w:szCs w:val="20"/>
          </w:rPr>
          <w:fldChar w:fldCharType="begin"/>
        </w:r>
        <w:r w:rsidRPr="00C058E6">
          <w:rPr>
            <w:rFonts w:ascii="Arial Narrow" w:hAnsi="Arial Narrow"/>
            <w:sz w:val="20"/>
            <w:szCs w:val="20"/>
          </w:rPr>
          <w:instrText>PAGE   \* MERGEFORMAT</w:instrText>
        </w:r>
        <w:r w:rsidRPr="00C058E6">
          <w:rPr>
            <w:rFonts w:ascii="Arial Narrow" w:hAnsi="Arial Narrow"/>
            <w:sz w:val="20"/>
            <w:szCs w:val="20"/>
          </w:rPr>
          <w:fldChar w:fldCharType="separate"/>
        </w:r>
        <w:r>
          <w:rPr>
            <w:rFonts w:ascii="Arial Narrow" w:hAnsi="Arial Narrow"/>
            <w:noProof/>
            <w:sz w:val="20"/>
            <w:szCs w:val="20"/>
          </w:rPr>
          <w:t>22</w:t>
        </w:r>
        <w:r w:rsidRPr="00C058E6">
          <w:rPr>
            <w:rFonts w:ascii="Arial Narrow" w:hAnsi="Arial Narrow"/>
            <w:sz w:val="20"/>
            <w:szCs w:val="20"/>
          </w:rPr>
          <w:fldChar w:fldCharType="end"/>
        </w:r>
      </w:p>
    </w:sdtContent>
  </w:sdt>
  <w:p w14:paraId="188E87B1" w14:textId="77777777" w:rsidR="00F041A8" w:rsidRDefault="00F041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AEF32" w14:textId="476A1CBF" w:rsidR="00F041A8" w:rsidRDefault="00F041A8" w:rsidP="005371E3">
    <w:pPr>
      <w:jc w:val="right"/>
      <w:rPr>
        <w:rFonts w:ascii="Arial Narrow" w:hAnsi="Arial Narrow"/>
        <w:color w:val="365F91" w:themeColor="accent1" w:themeShade="BF"/>
        <w:sz w:val="15"/>
        <w:szCs w:val="15"/>
      </w:rPr>
    </w:pPr>
  </w:p>
  <w:p w14:paraId="6301D710" w14:textId="41336EC3" w:rsidR="00F041A8" w:rsidRPr="003B5B2F" w:rsidRDefault="00F041A8"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8D965" w14:textId="77777777" w:rsidR="00451292" w:rsidRDefault="00451292">
      <w:r>
        <w:separator/>
      </w:r>
    </w:p>
  </w:footnote>
  <w:footnote w:type="continuationSeparator" w:id="0">
    <w:p w14:paraId="10B9F1E8" w14:textId="77777777" w:rsidR="00451292" w:rsidRDefault="00451292">
      <w:r>
        <w:continuationSeparator/>
      </w:r>
    </w:p>
  </w:footnote>
  <w:footnote w:id="1">
    <w:p w14:paraId="009572AF" w14:textId="77777777" w:rsidR="00681FE8" w:rsidRPr="0057095C" w:rsidRDefault="00681FE8" w:rsidP="00681FE8">
      <w:pPr>
        <w:pStyle w:val="Sprotnaopomba-besedilo"/>
        <w:jc w:val="both"/>
        <w:rPr>
          <w:rFonts w:ascii="Arial Narrow" w:hAnsi="Arial Narrow"/>
          <w:sz w:val="16"/>
          <w:szCs w:val="16"/>
        </w:rPr>
      </w:pPr>
      <w:r w:rsidRPr="0057095C">
        <w:rPr>
          <w:rStyle w:val="Sprotnaopomba-sklic"/>
          <w:rFonts w:ascii="Arial Narrow" w:hAnsi="Arial Narrow"/>
          <w:sz w:val="16"/>
          <w:szCs w:val="16"/>
        </w:rPr>
        <w:footnoteRef/>
      </w:r>
      <w:r w:rsidRPr="0057095C">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05D64EA" w14:textId="77777777" w:rsidR="00681FE8" w:rsidRPr="0057095C" w:rsidRDefault="00681FE8" w:rsidP="00681FE8">
      <w:pPr>
        <w:pStyle w:val="Sprotnaopomba-besedilo"/>
        <w:jc w:val="both"/>
        <w:rPr>
          <w:rFonts w:ascii="Arial Narrow" w:hAnsi="Arial Narrow"/>
          <w:sz w:val="16"/>
          <w:szCs w:val="16"/>
        </w:rPr>
      </w:pPr>
      <w:r w:rsidRPr="0057095C">
        <w:rPr>
          <w:rStyle w:val="Sprotnaopomba-sklic"/>
          <w:rFonts w:ascii="Arial Narrow" w:hAnsi="Arial Narrow"/>
          <w:sz w:val="16"/>
          <w:szCs w:val="16"/>
        </w:rPr>
        <w:footnoteRef/>
      </w:r>
      <w:r w:rsidRPr="0057095C">
        <w:rPr>
          <w:rFonts w:ascii="Arial Narrow" w:hAnsi="Arial Narrow"/>
          <w:sz w:val="16"/>
          <w:szCs w:val="16"/>
        </w:rPr>
        <w:t xml:space="preserve"> S podpisom predmetne izjave gospodarski subjekt izjavlja, da je kot fizične osebe - udeležence v lastništvu navedel:</w:t>
      </w:r>
    </w:p>
    <w:p w14:paraId="19F52779" w14:textId="77777777" w:rsidR="00681FE8" w:rsidRPr="0057095C" w:rsidRDefault="00681FE8" w:rsidP="00681FE8">
      <w:pPr>
        <w:pStyle w:val="Sprotnaopomba-besedilo"/>
        <w:numPr>
          <w:ilvl w:val="0"/>
          <w:numId w:val="32"/>
        </w:numPr>
        <w:jc w:val="both"/>
        <w:rPr>
          <w:rFonts w:ascii="Arial Narrow" w:hAnsi="Arial Narrow"/>
          <w:sz w:val="16"/>
          <w:szCs w:val="16"/>
        </w:rPr>
      </w:pPr>
      <w:r w:rsidRPr="0057095C">
        <w:rPr>
          <w:rFonts w:ascii="Arial Narrow" w:hAnsi="Arial Narrow"/>
          <w:sz w:val="16"/>
          <w:szCs w:val="16"/>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6CF8105A" w14:textId="77777777" w:rsidR="00681FE8" w:rsidRPr="0057095C" w:rsidRDefault="00681FE8" w:rsidP="00681FE8">
      <w:pPr>
        <w:pStyle w:val="Sprotnaopomba-besedilo"/>
        <w:numPr>
          <w:ilvl w:val="0"/>
          <w:numId w:val="32"/>
        </w:numPr>
        <w:jc w:val="both"/>
        <w:rPr>
          <w:rFonts w:ascii="Arial Narrow" w:hAnsi="Arial Narrow"/>
          <w:sz w:val="16"/>
          <w:szCs w:val="16"/>
        </w:rPr>
      </w:pPr>
      <w:r w:rsidRPr="0057095C">
        <w:rPr>
          <w:rFonts w:ascii="Arial Narrow" w:hAnsi="Arial Narrow"/>
          <w:sz w:val="16"/>
          <w:szCs w:val="16"/>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E61B" w14:textId="77777777" w:rsidR="000753BE" w:rsidRDefault="000753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9279" w14:textId="77777777" w:rsidR="00F041A8" w:rsidRDefault="00F041A8" w:rsidP="005371E3">
    <w:pPr>
      <w:jc w:val="right"/>
    </w:pPr>
    <w:r>
      <w:rPr>
        <w:noProof/>
      </w:rPr>
      <w:drawing>
        <wp:inline distT="0" distB="0" distL="0" distR="0" wp14:anchorId="16EBBF14" wp14:editId="6D0E0E0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9F65" w14:textId="77777777" w:rsidR="000753BE" w:rsidRDefault="000753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B10EB0"/>
    <w:multiLevelType w:val="hybridMultilevel"/>
    <w:tmpl w:val="31EC8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E3641"/>
    <w:multiLevelType w:val="hybridMultilevel"/>
    <w:tmpl w:val="2A8CAA7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187DA9"/>
    <w:multiLevelType w:val="multilevel"/>
    <w:tmpl w:val="0BCE5860"/>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8" w15:restartNumberingAfterBreak="0">
    <w:nsid w:val="4B9E42C6"/>
    <w:multiLevelType w:val="hybridMultilevel"/>
    <w:tmpl w:val="B9A6AEB0"/>
    <w:lvl w:ilvl="0" w:tplc="2AC41CFE">
      <w:numFmt w:val="bullet"/>
      <w:lvlText w:val="-"/>
      <w:lvlJc w:val="left"/>
      <w:pPr>
        <w:ind w:left="481" w:hanging="428"/>
      </w:pPr>
      <w:rPr>
        <w:rFonts w:ascii="Arial" w:eastAsia="Arial" w:hAnsi="Arial" w:cs="Arial" w:hint="default"/>
        <w:w w:val="100"/>
        <w:sz w:val="22"/>
        <w:szCs w:val="22"/>
      </w:rPr>
    </w:lvl>
    <w:lvl w:ilvl="1" w:tplc="B3BA8742">
      <w:numFmt w:val="bullet"/>
      <w:lvlText w:val="•"/>
      <w:lvlJc w:val="left"/>
      <w:pPr>
        <w:ind w:left="1428" w:hanging="428"/>
      </w:pPr>
    </w:lvl>
    <w:lvl w:ilvl="2" w:tplc="993E6B96">
      <w:numFmt w:val="bullet"/>
      <w:lvlText w:val="•"/>
      <w:lvlJc w:val="left"/>
      <w:pPr>
        <w:ind w:left="2376" w:hanging="428"/>
      </w:pPr>
    </w:lvl>
    <w:lvl w:ilvl="3" w:tplc="D1289F2C">
      <w:numFmt w:val="bullet"/>
      <w:lvlText w:val="•"/>
      <w:lvlJc w:val="left"/>
      <w:pPr>
        <w:ind w:left="3324" w:hanging="428"/>
      </w:pPr>
    </w:lvl>
    <w:lvl w:ilvl="4" w:tplc="DCBA62E8">
      <w:numFmt w:val="bullet"/>
      <w:lvlText w:val="•"/>
      <w:lvlJc w:val="left"/>
      <w:pPr>
        <w:ind w:left="4272" w:hanging="428"/>
      </w:pPr>
    </w:lvl>
    <w:lvl w:ilvl="5" w:tplc="D4BA90D4">
      <w:numFmt w:val="bullet"/>
      <w:lvlText w:val="•"/>
      <w:lvlJc w:val="left"/>
      <w:pPr>
        <w:ind w:left="5220" w:hanging="428"/>
      </w:pPr>
    </w:lvl>
    <w:lvl w:ilvl="6" w:tplc="7BD2BE2C">
      <w:numFmt w:val="bullet"/>
      <w:lvlText w:val="•"/>
      <w:lvlJc w:val="left"/>
      <w:pPr>
        <w:ind w:left="6168" w:hanging="428"/>
      </w:pPr>
    </w:lvl>
    <w:lvl w:ilvl="7" w:tplc="3A2E7E38">
      <w:numFmt w:val="bullet"/>
      <w:lvlText w:val="•"/>
      <w:lvlJc w:val="left"/>
      <w:pPr>
        <w:ind w:left="7116" w:hanging="428"/>
      </w:pPr>
    </w:lvl>
    <w:lvl w:ilvl="8" w:tplc="AB381452">
      <w:numFmt w:val="bullet"/>
      <w:lvlText w:val="•"/>
      <w:lvlJc w:val="left"/>
      <w:pPr>
        <w:ind w:left="8064" w:hanging="428"/>
      </w:pPr>
    </w:lvl>
  </w:abstractNum>
  <w:abstractNum w:abstractNumId="29"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86264231">
    <w:abstractNumId w:val="9"/>
  </w:num>
  <w:num w:numId="2" w16cid:durableId="2141068230">
    <w:abstractNumId w:val="6"/>
  </w:num>
  <w:num w:numId="3" w16cid:durableId="983122004">
    <w:abstractNumId w:val="32"/>
  </w:num>
  <w:num w:numId="4" w16cid:durableId="1350136964">
    <w:abstractNumId w:val="35"/>
  </w:num>
  <w:num w:numId="5" w16cid:durableId="1952055626">
    <w:abstractNumId w:val="42"/>
  </w:num>
  <w:num w:numId="6" w16cid:durableId="203294863">
    <w:abstractNumId w:val="24"/>
  </w:num>
  <w:num w:numId="7" w16cid:durableId="2021812840">
    <w:abstractNumId w:val="15"/>
  </w:num>
  <w:num w:numId="8" w16cid:durableId="1109005461">
    <w:abstractNumId w:val="39"/>
  </w:num>
  <w:num w:numId="9" w16cid:durableId="400248845">
    <w:abstractNumId w:val="40"/>
  </w:num>
  <w:num w:numId="10" w16cid:durableId="3876490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6513307">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53606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68913">
    <w:abstractNumId w:val="7"/>
  </w:num>
  <w:num w:numId="14" w16cid:durableId="2024671754">
    <w:abstractNumId w:val="2"/>
  </w:num>
  <w:num w:numId="15" w16cid:durableId="1054357440">
    <w:abstractNumId w:val="4"/>
  </w:num>
  <w:num w:numId="16" w16cid:durableId="829910635">
    <w:abstractNumId w:val="12"/>
  </w:num>
  <w:num w:numId="17" w16cid:durableId="1990210293">
    <w:abstractNumId w:val="11"/>
  </w:num>
  <w:num w:numId="18" w16cid:durableId="46544042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173570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8122943">
    <w:abstractNumId w:val="18"/>
  </w:num>
  <w:num w:numId="21" w16cid:durableId="1157460934">
    <w:abstractNumId w:val="34"/>
  </w:num>
  <w:num w:numId="22" w16cid:durableId="1999923601">
    <w:abstractNumId w:val="27"/>
  </w:num>
  <w:num w:numId="23" w16cid:durableId="1322537680">
    <w:abstractNumId w:val="14"/>
  </w:num>
  <w:num w:numId="24" w16cid:durableId="1936861287">
    <w:abstractNumId w:val="19"/>
  </w:num>
  <w:num w:numId="25" w16cid:durableId="1175608626">
    <w:abstractNumId w:val="43"/>
  </w:num>
  <w:num w:numId="26" w16cid:durableId="1887792534">
    <w:abstractNumId w:val="33"/>
  </w:num>
  <w:num w:numId="27" w16cid:durableId="2088532824">
    <w:abstractNumId w:val="1"/>
  </w:num>
  <w:num w:numId="28" w16cid:durableId="1800344626">
    <w:abstractNumId w:val="25"/>
  </w:num>
  <w:num w:numId="29" w16cid:durableId="1104689332">
    <w:abstractNumId w:val="21"/>
  </w:num>
  <w:num w:numId="30" w16cid:durableId="1438135953">
    <w:abstractNumId w:val="10"/>
  </w:num>
  <w:num w:numId="31" w16cid:durableId="740323468">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6841379">
    <w:abstractNumId w:val="17"/>
  </w:num>
  <w:num w:numId="33" w16cid:durableId="17089435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239500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5054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2405295">
    <w:abstractNumId w:val="37"/>
    <w:lvlOverride w:ilvl="0">
      <w:startOverride w:val="1"/>
    </w:lvlOverride>
    <w:lvlOverride w:ilvl="1"/>
    <w:lvlOverride w:ilvl="2"/>
    <w:lvlOverride w:ilvl="3"/>
    <w:lvlOverride w:ilvl="4"/>
    <w:lvlOverride w:ilvl="5"/>
    <w:lvlOverride w:ilvl="6"/>
    <w:lvlOverride w:ilvl="7"/>
    <w:lvlOverride w:ilvl="8"/>
  </w:num>
  <w:num w:numId="37" w16cid:durableId="660813568">
    <w:abstractNumId w:val="0"/>
    <w:lvlOverride w:ilvl="0">
      <w:startOverride w:val="1"/>
    </w:lvlOverride>
    <w:lvlOverride w:ilvl="1"/>
    <w:lvlOverride w:ilvl="2"/>
    <w:lvlOverride w:ilvl="3"/>
    <w:lvlOverride w:ilvl="4"/>
    <w:lvlOverride w:ilvl="5"/>
    <w:lvlOverride w:ilvl="6"/>
    <w:lvlOverride w:ilvl="7"/>
    <w:lvlOverride w:ilvl="8"/>
  </w:num>
  <w:num w:numId="38" w16cid:durableId="1637447342">
    <w:abstractNumId w:val="23"/>
    <w:lvlOverride w:ilvl="0"/>
    <w:lvlOverride w:ilvl="1">
      <w:startOverride w:val="1"/>
    </w:lvlOverride>
    <w:lvlOverride w:ilvl="2"/>
    <w:lvlOverride w:ilvl="3"/>
    <w:lvlOverride w:ilvl="4"/>
    <w:lvlOverride w:ilvl="5"/>
    <w:lvlOverride w:ilvl="6"/>
    <w:lvlOverride w:ilvl="7"/>
    <w:lvlOverride w:ilvl="8"/>
  </w:num>
  <w:num w:numId="39" w16cid:durableId="969244161">
    <w:abstractNumId w:val="22"/>
  </w:num>
  <w:num w:numId="40" w16cid:durableId="1156455828">
    <w:abstractNumId w:val="0"/>
  </w:num>
  <w:num w:numId="41" w16cid:durableId="2114551701">
    <w:abstractNumId w:val="16"/>
  </w:num>
  <w:num w:numId="42" w16cid:durableId="1467622349">
    <w:abstractNumId w:val="20"/>
  </w:num>
  <w:num w:numId="43" w16cid:durableId="798841057">
    <w:abstractNumId w:val="41"/>
  </w:num>
  <w:num w:numId="44" w16cid:durableId="78871910">
    <w:abstractNumId w:val="28"/>
  </w:num>
  <w:num w:numId="45" w16cid:durableId="2019505356">
    <w:abstractNumId w:val="38"/>
  </w:num>
  <w:num w:numId="46" w16cid:durableId="769744099">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24C"/>
    <w:rsid w:val="000013DE"/>
    <w:rsid w:val="00001ACC"/>
    <w:rsid w:val="00001B55"/>
    <w:rsid w:val="00003EE7"/>
    <w:rsid w:val="000134C7"/>
    <w:rsid w:val="000146C3"/>
    <w:rsid w:val="000177F7"/>
    <w:rsid w:val="000203D3"/>
    <w:rsid w:val="00022195"/>
    <w:rsid w:val="00023654"/>
    <w:rsid w:val="00027904"/>
    <w:rsid w:val="000359EB"/>
    <w:rsid w:val="00037917"/>
    <w:rsid w:val="00042CA7"/>
    <w:rsid w:val="00045774"/>
    <w:rsid w:val="00046D18"/>
    <w:rsid w:val="00050472"/>
    <w:rsid w:val="00050946"/>
    <w:rsid w:val="00050DC5"/>
    <w:rsid w:val="0005196D"/>
    <w:rsid w:val="00051B00"/>
    <w:rsid w:val="000538D2"/>
    <w:rsid w:val="00057B35"/>
    <w:rsid w:val="00060444"/>
    <w:rsid w:val="000610C4"/>
    <w:rsid w:val="00064D4A"/>
    <w:rsid w:val="00064D50"/>
    <w:rsid w:val="0006558F"/>
    <w:rsid w:val="00065F65"/>
    <w:rsid w:val="00066549"/>
    <w:rsid w:val="00070515"/>
    <w:rsid w:val="00070992"/>
    <w:rsid w:val="00071F4B"/>
    <w:rsid w:val="00071FEA"/>
    <w:rsid w:val="00073873"/>
    <w:rsid w:val="00073C2B"/>
    <w:rsid w:val="000753BE"/>
    <w:rsid w:val="00075667"/>
    <w:rsid w:val="00076CDA"/>
    <w:rsid w:val="00077E93"/>
    <w:rsid w:val="00085677"/>
    <w:rsid w:val="00087373"/>
    <w:rsid w:val="0008739A"/>
    <w:rsid w:val="00087624"/>
    <w:rsid w:val="0009229A"/>
    <w:rsid w:val="000947A9"/>
    <w:rsid w:val="000A142D"/>
    <w:rsid w:val="000A26E9"/>
    <w:rsid w:val="000A4D83"/>
    <w:rsid w:val="000B041C"/>
    <w:rsid w:val="000B1A5F"/>
    <w:rsid w:val="000B2D8A"/>
    <w:rsid w:val="000B431C"/>
    <w:rsid w:val="000B6763"/>
    <w:rsid w:val="000B6E6A"/>
    <w:rsid w:val="000B6EF7"/>
    <w:rsid w:val="000C376A"/>
    <w:rsid w:val="000C5DE5"/>
    <w:rsid w:val="000C63D9"/>
    <w:rsid w:val="000D5A5C"/>
    <w:rsid w:val="000D630A"/>
    <w:rsid w:val="000D7A56"/>
    <w:rsid w:val="000E51F0"/>
    <w:rsid w:val="000E53CD"/>
    <w:rsid w:val="000E5A5A"/>
    <w:rsid w:val="000F00E2"/>
    <w:rsid w:val="000F4318"/>
    <w:rsid w:val="000F4B1A"/>
    <w:rsid w:val="001038D2"/>
    <w:rsid w:val="001061EB"/>
    <w:rsid w:val="00106D73"/>
    <w:rsid w:val="00107DB0"/>
    <w:rsid w:val="00111201"/>
    <w:rsid w:val="001112B8"/>
    <w:rsid w:val="00113929"/>
    <w:rsid w:val="00115788"/>
    <w:rsid w:val="00117B30"/>
    <w:rsid w:val="00123D39"/>
    <w:rsid w:val="001242B9"/>
    <w:rsid w:val="00124FCC"/>
    <w:rsid w:val="001251FA"/>
    <w:rsid w:val="0012692C"/>
    <w:rsid w:val="00131F62"/>
    <w:rsid w:val="0013552C"/>
    <w:rsid w:val="001427DA"/>
    <w:rsid w:val="001473BA"/>
    <w:rsid w:val="0015107A"/>
    <w:rsid w:val="00151A86"/>
    <w:rsid w:val="00151A9B"/>
    <w:rsid w:val="00154A26"/>
    <w:rsid w:val="00163462"/>
    <w:rsid w:val="00164132"/>
    <w:rsid w:val="00164C03"/>
    <w:rsid w:val="00165FA3"/>
    <w:rsid w:val="001666D9"/>
    <w:rsid w:val="00175258"/>
    <w:rsid w:val="00176DDD"/>
    <w:rsid w:val="00177091"/>
    <w:rsid w:val="00177B9E"/>
    <w:rsid w:val="00180806"/>
    <w:rsid w:val="00182830"/>
    <w:rsid w:val="00182D58"/>
    <w:rsid w:val="001833CD"/>
    <w:rsid w:val="00185B57"/>
    <w:rsid w:val="00191DF2"/>
    <w:rsid w:val="00197C14"/>
    <w:rsid w:val="001A1938"/>
    <w:rsid w:val="001A22F8"/>
    <w:rsid w:val="001A3B26"/>
    <w:rsid w:val="001A555E"/>
    <w:rsid w:val="001A5C0F"/>
    <w:rsid w:val="001B1132"/>
    <w:rsid w:val="001B3704"/>
    <w:rsid w:val="001B3F12"/>
    <w:rsid w:val="001C25C7"/>
    <w:rsid w:val="001D04C7"/>
    <w:rsid w:val="001D2286"/>
    <w:rsid w:val="001D4814"/>
    <w:rsid w:val="001D4B44"/>
    <w:rsid w:val="001D5221"/>
    <w:rsid w:val="001E024A"/>
    <w:rsid w:val="001E7273"/>
    <w:rsid w:val="001E74A8"/>
    <w:rsid w:val="001E7D99"/>
    <w:rsid w:val="001F03D1"/>
    <w:rsid w:val="001F0AEC"/>
    <w:rsid w:val="001F103E"/>
    <w:rsid w:val="001F22D1"/>
    <w:rsid w:val="001F4857"/>
    <w:rsid w:val="0020108B"/>
    <w:rsid w:val="002033BF"/>
    <w:rsid w:val="0020759D"/>
    <w:rsid w:val="00207758"/>
    <w:rsid w:val="00210D91"/>
    <w:rsid w:val="0021176B"/>
    <w:rsid w:val="002133CC"/>
    <w:rsid w:val="002147A5"/>
    <w:rsid w:val="0022229B"/>
    <w:rsid w:val="00224C51"/>
    <w:rsid w:val="0022766B"/>
    <w:rsid w:val="00233B23"/>
    <w:rsid w:val="00234389"/>
    <w:rsid w:val="0023626D"/>
    <w:rsid w:val="00236DC7"/>
    <w:rsid w:val="0024215F"/>
    <w:rsid w:val="00243E61"/>
    <w:rsid w:val="00245340"/>
    <w:rsid w:val="00247932"/>
    <w:rsid w:val="00247B4C"/>
    <w:rsid w:val="00250BEE"/>
    <w:rsid w:val="00252D95"/>
    <w:rsid w:val="002533EC"/>
    <w:rsid w:val="002542CC"/>
    <w:rsid w:val="002545B4"/>
    <w:rsid w:val="00255455"/>
    <w:rsid w:val="00255EC8"/>
    <w:rsid w:val="002613C7"/>
    <w:rsid w:val="00261C1F"/>
    <w:rsid w:val="002649BA"/>
    <w:rsid w:val="00264FFB"/>
    <w:rsid w:val="002653EB"/>
    <w:rsid w:val="00266E3A"/>
    <w:rsid w:val="00276A50"/>
    <w:rsid w:val="002819FA"/>
    <w:rsid w:val="002827E1"/>
    <w:rsid w:val="00284699"/>
    <w:rsid w:val="002851C3"/>
    <w:rsid w:val="0028588D"/>
    <w:rsid w:val="0028597F"/>
    <w:rsid w:val="00286EF3"/>
    <w:rsid w:val="00297477"/>
    <w:rsid w:val="002A2101"/>
    <w:rsid w:val="002A2849"/>
    <w:rsid w:val="002A2C71"/>
    <w:rsid w:val="002A34E3"/>
    <w:rsid w:val="002A4EEA"/>
    <w:rsid w:val="002A5119"/>
    <w:rsid w:val="002A7AD4"/>
    <w:rsid w:val="002B25FC"/>
    <w:rsid w:val="002B2A74"/>
    <w:rsid w:val="002C30A2"/>
    <w:rsid w:val="002C4263"/>
    <w:rsid w:val="002C57A8"/>
    <w:rsid w:val="002C7F96"/>
    <w:rsid w:val="002D0431"/>
    <w:rsid w:val="002D0708"/>
    <w:rsid w:val="002D0E4C"/>
    <w:rsid w:val="002D3646"/>
    <w:rsid w:val="002D4C7A"/>
    <w:rsid w:val="002D5626"/>
    <w:rsid w:val="002D710E"/>
    <w:rsid w:val="002E0262"/>
    <w:rsid w:val="002E141A"/>
    <w:rsid w:val="002E1658"/>
    <w:rsid w:val="002E16A4"/>
    <w:rsid w:val="002E326B"/>
    <w:rsid w:val="002E7A4B"/>
    <w:rsid w:val="00300D1B"/>
    <w:rsid w:val="00305155"/>
    <w:rsid w:val="003051A9"/>
    <w:rsid w:val="00306F86"/>
    <w:rsid w:val="003070B8"/>
    <w:rsid w:val="003110D6"/>
    <w:rsid w:val="003124BC"/>
    <w:rsid w:val="00312E98"/>
    <w:rsid w:val="00313222"/>
    <w:rsid w:val="00313FAE"/>
    <w:rsid w:val="0031657F"/>
    <w:rsid w:val="00316F6D"/>
    <w:rsid w:val="00320577"/>
    <w:rsid w:val="003219E1"/>
    <w:rsid w:val="0032595E"/>
    <w:rsid w:val="00327B93"/>
    <w:rsid w:val="003360DE"/>
    <w:rsid w:val="0034300C"/>
    <w:rsid w:val="003433B0"/>
    <w:rsid w:val="00343727"/>
    <w:rsid w:val="00346A4B"/>
    <w:rsid w:val="003513A3"/>
    <w:rsid w:val="003542FC"/>
    <w:rsid w:val="003601E8"/>
    <w:rsid w:val="00360C13"/>
    <w:rsid w:val="00360D12"/>
    <w:rsid w:val="00363860"/>
    <w:rsid w:val="0036415A"/>
    <w:rsid w:val="00366DC2"/>
    <w:rsid w:val="00366FFE"/>
    <w:rsid w:val="0036754D"/>
    <w:rsid w:val="00370F9A"/>
    <w:rsid w:val="00371F2C"/>
    <w:rsid w:val="00372EC8"/>
    <w:rsid w:val="003742CC"/>
    <w:rsid w:val="00376993"/>
    <w:rsid w:val="00382F36"/>
    <w:rsid w:val="00384A7B"/>
    <w:rsid w:val="00384FE5"/>
    <w:rsid w:val="00391540"/>
    <w:rsid w:val="00391E4D"/>
    <w:rsid w:val="003921BF"/>
    <w:rsid w:val="00392C44"/>
    <w:rsid w:val="00393130"/>
    <w:rsid w:val="00393B9A"/>
    <w:rsid w:val="00394336"/>
    <w:rsid w:val="0039706C"/>
    <w:rsid w:val="003A12A6"/>
    <w:rsid w:val="003A2468"/>
    <w:rsid w:val="003A283E"/>
    <w:rsid w:val="003A4218"/>
    <w:rsid w:val="003A577D"/>
    <w:rsid w:val="003A6973"/>
    <w:rsid w:val="003B0F91"/>
    <w:rsid w:val="003B1B7C"/>
    <w:rsid w:val="003B3998"/>
    <w:rsid w:val="003B4483"/>
    <w:rsid w:val="003B5911"/>
    <w:rsid w:val="003B5B2F"/>
    <w:rsid w:val="003C1F9A"/>
    <w:rsid w:val="003C3E99"/>
    <w:rsid w:val="003C67C2"/>
    <w:rsid w:val="003C71A8"/>
    <w:rsid w:val="003D1330"/>
    <w:rsid w:val="003D2D20"/>
    <w:rsid w:val="003D2D94"/>
    <w:rsid w:val="003D3C2B"/>
    <w:rsid w:val="003D448E"/>
    <w:rsid w:val="003D56FF"/>
    <w:rsid w:val="003E62B1"/>
    <w:rsid w:val="003F101E"/>
    <w:rsid w:val="003F5BC6"/>
    <w:rsid w:val="003F6192"/>
    <w:rsid w:val="003F67FA"/>
    <w:rsid w:val="003F7338"/>
    <w:rsid w:val="003F73E6"/>
    <w:rsid w:val="003F7F60"/>
    <w:rsid w:val="00400904"/>
    <w:rsid w:val="00402F85"/>
    <w:rsid w:val="00403141"/>
    <w:rsid w:val="004039A9"/>
    <w:rsid w:val="0041498C"/>
    <w:rsid w:val="00417542"/>
    <w:rsid w:val="00417B19"/>
    <w:rsid w:val="00426502"/>
    <w:rsid w:val="004324AB"/>
    <w:rsid w:val="00444E17"/>
    <w:rsid w:val="004455E0"/>
    <w:rsid w:val="0044604F"/>
    <w:rsid w:val="00446F70"/>
    <w:rsid w:val="00451292"/>
    <w:rsid w:val="00451D54"/>
    <w:rsid w:val="00464328"/>
    <w:rsid w:val="00466D06"/>
    <w:rsid w:val="00467642"/>
    <w:rsid w:val="00467AD0"/>
    <w:rsid w:val="004704B5"/>
    <w:rsid w:val="00474504"/>
    <w:rsid w:val="00474A73"/>
    <w:rsid w:val="00481A1F"/>
    <w:rsid w:val="00483096"/>
    <w:rsid w:val="00484748"/>
    <w:rsid w:val="00486001"/>
    <w:rsid w:val="00491E79"/>
    <w:rsid w:val="00493461"/>
    <w:rsid w:val="004A04EA"/>
    <w:rsid w:val="004A46E9"/>
    <w:rsid w:val="004A4B77"/>
    <w:rsid w:val="004A58EF"/>
    <w:rsid w:val="004A7E64"/>
    <w:rsid w:val="004B09C9"/>
    <w:rsid w:val="004B2413"/>
    <w:rsid w:val="004B47E8"/>
    <w:rsid w:val="004B5CCA"/>
    <w:rsid w:val="004B79D8"/>
    <w:rsid w:val="004C131D"/>
    <w:rsid w:val="004C1D1D"/>
    <w:rsid w:val="004C3537"/>
    <w:rsid w:val="004C72DA"/>
    <w:rsid w:val="004D083D"/>
    <w:rsid w:val="004D2B5F"/>
    <w:rsid w:val="004D403C"/>
    <w:rsid w:val="004D4E13"/>
    <w:rsid w:val="004D627D"/>
    <w:rsid w:val="004D669C"/>
    <w:rsid w:val="004E1E3B"/>
    <w:rsid w:val="004E314C"/>
    <w:rsid w:val="004E342B"/>
    <w:rsid w:val="004E3BA4"/>
    <w:rsid w:val="004E5800"/>
    <w:rsid w:val="004F0B74"/>
    <w:rsid w:val="004F22AC"/>
    <w:rsid w:val="004F3F0C"/>
    <w:rsid w:val="004F4B77"/>
    <w:rsid w:val="005032C0"/>
    <w:rsid w:val="0050385F"/>
    <w:rsid w:val="00503FBF"/>
    <w:rsid w:val="00504FA5"/>
    <w:rsid w:val="00505F99"/>
    <w:rsid w:val="00506631"/>
    <w:rsid w:val="00510CA8"/>
    <w:rsid w:val="00510E28"/>
    <w:rsid w:val="00510FB4"/>
    <w:rsid w:val="00512E94"/>
    <w:rsid w:val="00514D88"/>
    <w:rsid w:val="00517111"/>
    <w:rsid w:val="0052184F"/>
    <w:rsid w:val="00522E69"/>
    <w:rsid w:val="0052493E"/>
    <w:rsid w:val="005260C8"/>
    <w:rsid w:val="005265B3"/>
    <w:rsid w:val="005265E1"/>
    <w:rsid w:val="00530B5F"/>
    <w:rsid w:val="005315FA"/>
    <w:rsid w:val="00531604"/>
    <w:rsid w:val="0053183F"/>
    <w:rsid w:val="00532AA9"/>
    <w:rsid w:val="00535B85"/>
    <w:rsid w:val="005371E3"/>
    <w:rsid w:val="00537587"/>
    <w:rsid w:val="0054103D"/>
    <w:rsid w:val="0054397F"/>
    <w:rsid w:val="0054731A"/>
    <w:rsid w:val="00550E8D"/>
    <w:rsid w:val="005523B1"/>
    <w:rsid w:val="00553853"/>
    <w:rsid w:val="00553898"/>
    <w:rsid w:val="00555B41"/>
    <w:rsid w:val="00570377"/>
    <w:rsid w:val="00572F43"/>
    <w:rsid w:val="00573CC6"/>
    <w:rsid w:val="0058039C"/>
    <w:rsid w:val="0058346D"/>
    <w:rsid w:val="005844C9"/>
    <w:rsid w:val="00584C22"/>
    <w:rsid w:val="00584F78"/>
    <w:rsid w:val="005950AF"/>
    <w:rsid w:val="00595FFA"/>
    <w:rsid w:val="00596406"/>
    <w:rsid w:val="00596971"/>
    <w:rsid w:val="005A1A24"/>
    <w:rsid w:val="005A1B75"/>
    <w:rsid w:val="005A21A6"/>
    <w:rsid w:val="005A2FF1"/>
    <w:rsid w:val="005A3DFF"/>
    <w:rsid w:val="005A65F3"/>
    <w:rsid w:val="005A6E73"/>
    <w:rsid w:val="005B1F07"/>
    <w:rsid w:val="005B27CC"/>
    <w:rsid w:val="005B440E"/>
    <w:rsid w:val="005B7B74"/>
    <w:rsid w:val="005C030F"/>
    <w:rsid w:val="005C1338"/>
    <w:rsid w:val="005C19A4"/>
    <w:rsid w:val="005C1DFF"/>
    <w:rsid w:val="005D07AE"/>
    <w:rsid w:val="005D0DB7"/>
    <w:rsid w:val="005D222B"/>
    <w:rsid w:val="005D2365"/>
    <w:rsid w:val="005E0406"/>
    <w:rsid w:val="005E2E4E"/>
    <w:rsid w:val="005E2F26"/>
    <w:rsid w:val="005E52A9"/>
    <w:rsid w:val="005E580A"/>
    <w:rsid w:val="005F1107"/>
    <w:rsid w:val="005F1398"/>
    <w:rsid w:val="005F20CE"/>
    <w:rsid w:val="005F3B94"/>
    <w:rsid w:val="005F3C42"/>
    <w:rsid w:val="005F3C9C"/>
    <w:rsid w:val="005F48A9"/>
    <w:rsid w:val="005F4CC9"/>
    <w:rsid w:val="00603F2D"/>
    <w:rsid w:val="00607498"/>
    <w:rsid w:val="00610BFA"/>
    <w:rsid w:val="006129E2"/>
    <w:rsid w:val="00612ECC"/>
    <w:rsid w:val="006134A2"/>
    <w:rsid w:val="00617DAB"/>
    <w:rsid w:val="00621E1C"/>
    <w:rsid w:val="00624F50"/>
    <w:rsid w:val="00625625"/>
    <w:rsid w:val="00625C24"/>
    <w:rsid w:val="00627048"/>
    <w:rsid w:val="006301B1"/>
    <w:rsid w:val="006311AA"/>
    <w:rsid w:val="006324C2"/>
    <w:rsid w:val="00632F45"/>
    <w:rsid w:val="00633612"/>
    <w:rsid w:val="00633ABC"/>
    <w:rsid w:val="00633CFA"/>
    <w:rsid w:val="00635A16"/>
    <w:rsid w:val="0063655F"/>
    <w:rsid w:val="00636ABE"/>
    <w:rsid w:val="0064205C"/>
    <w:rsid w:val="00642E55"/>
    <w:rsid w:val="00643EF8"/>
    <w:rsid w:val="006443D4"/>
    <w:rsid w:val="00645827"/>
    <w:rsid w:val="0065381B"/>
    <w:rsid w:val="00654218"/>
    <w:rsid w:val="00656526"/>
    <w:rsid w:val="006568A9"/>
    <w:rsid w:val="006623FD"/>
    <w:rsid w:val="0066550D"/>
    <w:rsid w:val="00670EEA"/>
    <w:rsid w:val="006710C3"/>
    <w:rsid w:val="00671D14"/>
    <w:rsid w:val="0067326D"/>
    <w:rsid w:val="00673391"/>
    <w:rsid w:val="00673695"/>
    <w:rsid w:val="00673730"/>
    <w:rsid w:val="00674097"/>
    <w:rsid w:val="00675C34"/>
    <w:rsid w:val="006810CD"/>
    <w:rsid w:val="00681FE8"/>
    <w:rsid w:val="006826AF"/>
    <w:rsid w:val="006831D2"/>
    <w:rsid w:val="00684D32"/>
    <w:rsid w:val="00690347"/>
    <w:rsid w:val="0069650C"/>
    <w:rsid w:val="006A23C1"/>
    <w:rsid w:val="006A3120"/>
    <w:rsid w:val="006A4BF1"/>
    <w:rsid w:val="006A7F5A"/>
    <w:rsid w:val="006B167F"/>
    <w:rsid w:val="006B19CE"/>
    <w:rsid w:val="006B6347"/>
    <w:rsid w:val="006B66BA"/>
    <w:rsid w:val="006C1395"/>
    <w:rsid w:val="006C151F"/>
    <w:rsid w:val="006C15C0"/>
    <w:rsid w:val="006C17D5"/>
    <w:rsid w:val="006C4D4C"/>
    <w:rsid w:val="006D3D95"/>
    <w:rsid w:val="006D4446"/>
    <w:rsid w:val="006D4F3D"/>
    <w:rsid w:val="006D791C"/>
    <w:rsid w:val="006E2B09"/>
    <w:rsid w:val="006E3F1C"/>
    <w:rsid w:val="006E4E69"/>
    <w:rsid w:val="006E6085"/>
    <w:rsid w:val="006E7F22"/>
    <w:rsid w:val="006F1E57"/>
    <w:rsid w:val="00703588"/>
    <w:rsid w:val="00704B01"/>
    <w:rsid w:val="0070628A"/>
    <w:rsid w:val="00706AA1"/>
    <w:rsid w:val="00711F9B"/>
    <w:rsid w:val="007156B0"/>
    <w:rsid w:val="00717AAA"/>
    <w:rsid w:val="007206EA"/>
    <w:rsid w:val="0072104D"/>
    <w:rsid w:val="007214AE"/>
    <w:rsid w:val="00721A0A"/>
    <w:rsid w:val="00722B26"/>
    <w:rsid w:val="00723440"/>
    <w:rsid w:val="00727203"/>
    <w:rsid w:val="007303A6"/>
    <w:rsid w:val="00730E61"/>
    <w:rsid w:val="0073186F"/>
    <w:rsid w:val="0073381A"/>
    <w:rsid w:val="00734336"/>
    <w:rsid w:val="00737A15"/>
    <w:rsid w:val="0074015C"/>
    <w:rsid w:val="00744357"/>
    <w:rsid w:val="00744BD7"/>
    <w:rsid w:val="00745ACE"/>
    <w:rsid w:val="00747B7E"/>
    <w:rsid w:val="00753B89"/>
    <w:rsid w:val="0075429E"/>
    <w:rsid w:val="007547B1"/>
    <w:rsid w:val="00757E1D"/>
    <w:rsid w:val="00763983"/>
    <w:rsid w:val="00765DAF"/>
    <w:rsid w:val="00766BB6"/>
    <w:rsid w:val="007672FC"/>
    <w:rsid w:val="00767FBE"/>
    <w:rsid w:val="00772819"/>
    <w:rsid w:val="00772BFF"/>
    <w:rsid w:val="00773F91"/>
    <w:rsid w:val="00775A7A"/>
    <w:rsid w:val="00775AF6"/>
    <w:rsid w:val="00777606"/>
    <w:rsid w:val="0078234D"/>
    <w:rsid w:val="00787DFC"/>
    <w:rsid w:val="007918A4"/>
    <w:rsid w:val="00792800"/>
    <w:rsid w:val="00793803"/>
    <w:rsid w:val="007957A6"/>
    <w:rsid w:val="00795BF7"/>
    <w:rsid w:val="00797D5B"/>
    <w:rsid w:val="007A24FD"/>
    <w:rsid w:val="007A2782"/>
    <w:rsid w:val="007A2CE9"/>
    <w:rsid w:val="007A4F1E"/>
    <w:rsid w:val="007A50CE"/>
    <w:rsid w:val="007A5DC3"/>
    <w:rsid w:val="007B1B9B"/>
    <w:rsid w:val="007B3432"/>
    <w:rsid w:val="007B46B7"/>
    <w:rsid w:val="007B6D2F"/>
    <w:rsid w:val="007C2CED"/>
    <w:rsid w:val="007D2492"/>
    <w:rsid w:val="007D3CF2"/>
    <w:rsid w:val="007D4B29"/>
    <w:rsid w:val="007D5A84"/>
    <w:rsid w:val="007E1749"/>
    <w:rsid w:val="007E23DE"/>
    <w:rsid w:val="007E4ECC"/>
    <w:rsid w:val="007F0E69"/>
    <w:rsid w:val="007F0EF7"/>
    <w:rsid w:val="007F1A60"/>
    <w:rsid w:val="007F1B14"/>
    <w:rsid w:val="007F3E9A"/>
    <w:rsid w:val="007F4D51"/>
    <w:rsid w:val="007F541F"/>
    <w:rsid w:val="008005BF"/>
    <w:rsid w:val="00800C88"/>
    <w:rsid w:val="008014AF"/>
    <w:rsid w:val="00803BDA"/>
    <w:rsid w:val="00805D16"/>
    <w:rsid w:val="00810C14"/>
    <w:rsid w:val="0081296F"/>
    <w:rsid w:val="00815D3E"/>
    <w:rsid w:val="008242BC"/>
    <w:rsid w:val="008253A1"/>
    <w:rsid w:val="00825BE2"/>
    <w:rsid w:val="00826952"/>
    <w:rsid w:val="00827DB7"/>
    <w:rsid w:val="0083388F"/>
    <w:rsid w:val="008345A7"/>
    <w:rsid w:val="00834CD7"/>
    <w:rsid w:val="00843161"/>
    <w:rsid w:val="008452A4"/>
    <w:rsid w:val="0085391F"/>
    <w:rsid w:val="00853C58"/>
    <w:rsid w:val="008550B3"/>
    <w:rsid w:val="0085685B"/>
    <w:rsid w:val="008616E6"/>
    <w:rsid w:val="00861D16"/>
    <w:rsid w:val="0086398F"/>
    <w:rsid w:val="008644D6"/>
    <w:rsid w:val="0086478B"/>
    <w:rsid w:val="00871117"/>
    <w:rsid w:val="0087642E"/>
    <w:rsid w:val="00877801"/>
    <w:rsid w:val="00881BE7"/>
    <w:rsid w:val="008825C9"/>
    <w:rsid w:val="008853EB"/>
    <w:rsid w:val="00886BDC"/>
    <w:rsid w:val="008943D2"/>
    <w:rsid w:val="0089471E"/>
    <w:rsid w:val="008956E2"/>
    <w:rsid w:val="008A21EC"/>
    <w:rsid w:val="008A30AF"/>
    <w:rsid w:val="008A4AD2"/>
    <w:rsid w:val="008A4DD6"/>
    <w:rsid w:val="008A58B1"/>
    <w:rsid w:val="008B1EB2"/>
    <w:rsid w:val="008B2111"/>
    <w:rsid w:val="008B41F5"/>
    <w:rsid w:val="008B500C"/>
    <w:rsid w:val="008B5650"/>
    <w:rsid w:val="008B58D0"/>
    <w:rsid w:val="008C0194"/>
    <w:rsid w:val="008C024D"/>
    <w:rsid w:val="008C0FA3"/>
    <w:rsid w:val="008C352F"/>
    <w:rsid w:val="008C664C"/>
    <w:rsid w:val="008C69A6"/>
    <w:rsid w:val="008C6BED"/>
    <w:rsid w:val="008C791F"/>
    <w:rsid w:val="008D0233"/>
    <w:rsid w:val="008D1126"/>
    <w:rsid w:val="008D5198"/>
    <w:rsid w:val="008D7075"/>
    <w:rsid w:val="008E0C33"/>
    <w:rsid w:val="008E2D75"/>
    <w:rsid w:val="008E6E07"/>
    <w:rsid w:val="008F0A19"/>
    <w:rsid w:val="008F3DE1"/>
    <w:rsid w:val="008F416C"/>
    <w:rsid w:val="008F5475"/>
    <w:rsid w:val="008F5F64"/>
    <w:rsid w:val="008F6F71"/>
    <w:rsid w:val="00901EC7"/>
    <w:rsid w:val="00903E1F"/>
    <w:rsid w:val="0090614B"/>
    <w:rsid w:val="00906397"/>
    <w:rsid w:val="00906437"/>
    <w:rsid w:val="009067CC"/>
    <w:rsid w:val="00907216"/>
    <w:rsid w:val="009108F4"/>
    <w:rsid w:val="009202A0"/>
    <w:rsid w:val="00923774"/>
    <w:rsid w:val="00923E3E"/>
    <w:rsid w:val="00925507"/>
    <w:rsid w:val="00925960"/>
    <w:rsid w:val="00925B14"/>
    <w:rsid w:val="0092669E"/>
    <w:rsid w:val="00926897"/>
    <w:rsid w:val="00927F79"/>
    <w:rsid w:val="00930ABE"/>
    <w:rsid w:val="00932EB9"/>
    <w:rsid w:val="009338D7"/>
    <w:rsid w:val="009343C2"/>
    <w:rsid w:val="00934AA3"/>
    <w:rsid w:val="0093519B"/>
    <w:rsid w:val="0093597A"/>
    <w:rsid w:val="00936DB7"/>
    <w:rsid w:val="00941D31"/>
    <w:rsid w:val="009445ED"/>
    <w:rsid w:val="0094529F"/>
    <w:rsid w:val="00947799"/>
    <w:rsid w:val="00950F08"/>
    <w:rsid w:val="009510C1"/>
    <w:rsid w:val="00952665"/>
    <w:rsid w:val="00955475"/>
    <w:rsid w:val="00955725"/>
    <w:rsid w:val="00955D0C"/>
    <w:rsid w:val="00955D74"/>
    <w:rsid w:val="009567C5"/>
    <w:rsid w:val="009575E1"/>
    <w:rsid w:val="00957D1C"/>
    <w:rsid w:val="009629A9"/>
    <w:rsid w:val="0096309A"/>
    <w:rsid w:val="0096386C"/>
    <w:rsid w:val="00963C5F"/>
    <w:rsid w:val="00965A73"/>
    <w:rsid w:val="009660A7"/>
    <w:rsid w:val="00967123"/>
    <w:rsid w:val="00971B91"/>
    <w:rsid w:val="00974290"/>
    <w:rsid w:val="009746F8"/>
    <w:rsid w:val="00977CA8"/>
    <w:rsid w:val="009811B4"/>
    <w:rsid w:val="00982805"/>
    <w:rsid w:val="0098446A"/>
    <w:rsid w:val="00985190"/>
    <w:rsid w:val="009869D8"/>
    <w:rsid w:val="00992DDD"/>
    <w:rsid w:val="009930CF"/>
    <w:rsid w:val="009933DD"/>
    <w:rsid w:val="00997443"/>
    <w:rsid w:val="00997650"/>
    <w:rsid w:val="009A050C"/>
    <w:rsid w:val="009A0B3B"/>
    <w:rsid w:val="009A42AA"/>
    <w:rsid w:val="009A5043"/>
    <w:rsid w:val="009A6B19"/>
    <w:rsid w:val="009A73E7"/>
    <w:rsid w:val="009B06DA"/>
    <w:rsid w:val="009B1CAE"/>
    <w:rsid w:val="009B655F"/>
    <w:rsid w:val="009C309F"/>
    <w:rsid w:val="009C391B"/>
    <w:rsid w:val="009C3A99"/>
    <w:rsid w:val="009C5303"/>
    <w:rsid w:val="009C586D"/>
    <w:rsid w:val="009C73D2"/>
    <w:rsid w:val="009D1725"/>
    <w:rsid w:val="009D26BF"/>
    <w:rsid w:val="009D69E8"/>
    <w:rsid w:val="009D7E00"/>
    <w:rsid w:val="009E290C"/>
    <w:rsid w:val="009E4649"/>
    <w:rsid w:val="009E4948"/>
    <w:rsid w:val="009E5588"/>
    <w:rsid w:val="009E59C9"/>
    <w:rsid w:val="009E6E4F"/>
    <w:rsid w:val="009E7F9C"/>
    <w:rsid w:val="009F36EC"/>
    <w:rsid w:val="009F5B69"/>
    <w:rsid w:val="009F655C"/>
    <w:rsid w:val="009F6B1E"/>
    <w:rsid w:val="00A00B67"/>
    <w:rsid w:val="00A04334"/>
    <w:rsid w:val="00A0713F"/>
    <w:rsid w:val="00A079B8"/>
    <w:rsid w:val="00A107AB"/>
    <w:rsid w:val="00A11009"/>
    <w:rsid w:val="00A11167"/>
    <w:rsid w:val="00A11E15"/>
    <w:rsid w:val="00A12178"/>
    <w:rsid w:val="00A13B05"/>
    <w:rsid w:val="00A15986"/>
    <w:rsid w:val="00A17494"/>
    <w:rsid w:val="00A20E33"/>
    <w:rsid w:val="00A2308F"/>
    <w:rsid w:val="00A23D83"/>
    <w:rsid w:val="00A253F1"/>
    <w:rsid w:val="00A25A48"/>
    <w:rsid w:val="00A264B0"/>
    <w:rsid w:val="00A26FCF"/>
    <w:rsid w:val="00A30881"/>
    <w:rsid w:val="00A309AE"/>
    <w:rsid w:val="00A30C2A"/>
    <w:rsid w:val="00A32FAB"/>
    <w:rsid w:val="00A341D9"/>
    <w:rsid w:val="00A40CBD"/>
    <w:rsid w:val="00A430D2"/>
    <w:rsid w:val="00A47EF6"/>
    <w:rsid w:val="00A52EE0"/>
    <w:rsid w:val="00A5410B"/>
    <w:rsid w:val="00A55659"/>
    <w:rsid w:val="00A56379"/>
    <w:rsid w:val="00A567F8"/>
    <w:rsid w:val="00A56D50"/>
    <w:rsid w:val="00A70CF4"/>
    <w:rsid w:val="00A70D4E"/>
    <w:rsid w:val="00A739F4"/>
    <w:rsid w:val="00A740AC"/>
    <w:rsid w:val="00A800E7"/>
    <w:rsid w:val="00A81774"/>
    <w:rsid w:val="00A81D49"/>
    <w:rsid w:val="00A82ACF"/>
    <w:rsid w:val="00A82D6F"/>
    <w:rsid w:val="00A878E0"/>
    <w:rsid w:val="00A87FD3"/>
    <w:rsid w:val="00A902D2"/>
    <w:rsid w:val="00A906F4"/>
    <w:rsid w:val="00A9257C"/>
    <w:rsid w:val="00A92743"/>
    <w:rsid w:val="00A9369F"/>
    <w:rsid w:val="00A974DD"/>
    <w:rsid w:val="00A975BE"/>
    <w:rsid w:val="00AA1178"/>
    <w:rsid w:val="00AA16BC"/>
    <w:rsid w:val="00AA3639"/>
    <w:rsid w:val="00AA5088"/>
    <w:rsid w:val="00AA5988"/>
    <w:rsid w:val="00AB1679"/>
    <w:rsid w:val="00AB4AC0"/>
    <w:rsid w:val="00AB6DE4"/>
    <w:rsid w:val="00AB7FF4"/>
    <w:rsid w:val="00AC4091"/>
    <w:rsid w:val="00AC5329"/>
    <w:rsid w:val="00AC6B25"/>
    <w:rsid w:val="00AC7843"/>
    <w:rsid w:val="00AD16BF"/>
    <w:rsid w:val="00AD3D00"/>
    <w:rsid w:val="00AE051D"/>
    <w:rsid w:val="00AE15C1"/>
    <w:rsid w:val="00AE2070"/>
    <w:rsid w:val="00AE2417"/>
    <w:rsid w:val="00AE2CE9"/>
    <w:rsid w:val="00AE4972"/>
    <w:rsid w:val="00AE5BAE"/>
    <w:rsid w:val="00AF0D19"/>
    <w:rsid w:val="00AF1DE0"/>
    <w:rsid w:val="00AF1DF0"/>
    <w:rsid w:val="00AF2181"/>
    <w:rsid w:val="00AF5318"/>
    <w:rsid w:val="00B02254"/>
    <w:rsid w:val="00B06D1F"/>
    <w:rsid w:val="00B10F3D"/>
    <w:rsid w:val="00B14910"/>
    <w:rsid w:val="00B15016"/>
    <w:rsid w:val="00B15DE2"/>
    <w:rsid w:val="00B16513"/>
    <w:rsid w:val="00B166F3"/>
    <w:rsid w:val="00B21365"/>
    <w:rsid w:val="00B23273"/>
    <w:rsid w:val="00B25726"/>
    <w:rsid w:val="00B3218E"/>
    <w:rsid w:val="00B33CE7"/>
    <w:rsid w:val="00B341FF"/>
    <w:rsid w:val="00B3491F"/>
    <w:rsid w:val="00B40018"/>
    <w:rsid w:val="00B4073E"/>
    <w:rsid w:val="00B42B36"/>
    <w:rsid w:val="00B44B57"/>
    <w:rsid w:val="00B45832"/>
    <w:rsid w:val="00B47428"/>
    <w:rsid w:val="00B50FEC"/>
    <w:rsid w:val="00B5533C"/>
    <w:rsid w:val="00B5732B"/>
    <w:rsid w:val="00B6017F"/>
    <w:rsid w:val="00B61ACB"/>
    <w:rsid w:val="00B62B7C"/>
    <w:rsid w:val="00B636AE"/>
    <w:rsid w:val="00B6437E"/>
    <w:rsid w:val="00B6543F"/>
    <w:rsid w:val="00B65FCF"/>
    <w:rsid w:val="00B7148F"/>
    <w:rsid w:val="00B72294"/>
    <w:rsid w:val="00B72CCB"/>
    <w:rsid w:val="00B73259"/>
    <w:rsid w:val="00B740A9"/>
    <w:rsid w:val="00B777FA"/>
    <w:rsid w:val="00B80434"/>
    <w:rsid w:val="00B8144F"/>
    <w:rsid w:val="00B82F87"/>
    <w:rsid w:val="00B85085"/>
    <w:rsid w:val="00B91BC2"/>
    <w:rsid w:val="00B933FC"/>
    <w:rsid w:val="00B946EB"/>
    <w:rsid w:val="00B9596B"/>
    <w:rsid w:val="00B96EBE"/>
    <w:rsid w:val="00B9791D"/>
    <w:rsid w:val="00BA03CF"/>
    <w:rsid w:val="00BA05ED"/>
    <w:rsid w:val="00BA083D"/>
    <w:rsid w:val="00BA0C47"/>
    <w:rsid w:val="00BA0F14"/>
    <w:rsid w:val="00BA3828"/>
    <w:rsid w:val="00BA44E5"/>
    <w:rsid w:val="00BA5B2F"/>
    <w:rsid w:val="00BA6E60"/>
    <w:rsid w:val="00BB00FA"/>
    <w:rsid w:val="00BB0DAF"/>
    <w:rsid w:val="00BB0E58"/>
    <w:rsid w:val="00BB387C"/>
    <w:rsid w:val="00BB4C28"/>
    <w:rsid w:val="00BB5178"/>
    <w:rsid w:val="00BB62EE"/>
    <w:rsid w:val="00BB6C35"/>
    <w:rsid w:val="00BC219C"/>
    <w:rsid w:val="00BC2558"/>
    <w:rsid w:val="00BC3E54"/>
    <w:rsid w:val="00BC4ACC"/>
    <w:rsid w:val="00BC51F4"/>
    <w:rsid w:val="00BC724C"/>
    <w:rsid w:val="00BD0848"/>
    <w:rsid w:val="00BD31A7"/>
    <w:rsid w:val="00BD32DE"/>
    <w:rsid w:val="00BD4A1F"/>
    <w:rsid w:val="00BD71E0"/>
    <w:rsid w:val="00BE28D4"/>
    <w:rsid w:val="00BE3966"/>
    <w:rsid w:val="00BE3AAF"/>
    <w:rsid w:val="00BE4C09"/>
    <w:rsid w:val="00BE6AD0"/>
    <w:rsid w:val="00BF3664"/>
    <w:rsid w:val="00BF491F"/>
    <w:rsid w:val="00BF4B30"/>
    <w:rsid w:val="00BF6B48"/>
    <w:rsid w:val="00C013E1"/>
    <w:rsid w:val="00C0235B"/>
    <w:rsid w:val="00C035DF"/>
    <w:rsid w:val="00C0427F"/>
    <w:rsid w:val="00C04F35"/>
    <w:rsid w:val="00C04FEC"/>
    <w:rsid w:val="00C058E6"/>
    <w:rsid w:val="00C106A4"/>
    <w:rsid w:val="00C12EAD"/>
    <w:rsid w:val="00C131F9"/>
    <w:rsid w:val="00C16598"/>
    <w:rsid w:val="00C165C5"/>
    <w:rsid w:val="00C17E83"/>
    <w:rsid w:val="00C20DDE"/>
    <w:rsid w:val="00C22A72"/>
    <w:rsid w:val="00C236A6"/>
    <w:rsid w:val="00C23C7A"/>
    <w:rsid w:val="00C23DBF"/>
    <w:rsid w:val="00C2481A"/>
    <w:rsid w:val="00C306FD"/>
    <w:rsid w:val="00C31AE3"/>
    <w:rsid w:val="00C33704"/>
    <w:rsid w:val="00C346B0"/>
    <w:rsid w:val="00C35ACB"/>
    <w:rsid w:val="00C379F3"/>
    <w:rsid w:val="00C41E21"/>
    <w:rsid w:val="00C463BA"/>
    <w:rsid w:val="00C532AA"/>
    <w:rsid w:val="00C61472"/>
    <w:rsid w:val="00C615F0"/>
    <w:rsid w:val="00C618DB"/>
    <w:rsid w:val="00C62D89"/>
    <w:rsid w:val="00C64FF1"/>
    <w:rsid w:val="00C70F7F"/>
    <w:rsid w:val="00C7105B"/>
    <w:rsid w:val="00C72F55"/>
    <w:rsid w:val="00C736E8"/>
    <w:rsid w:val="00C73811"/>
    <w:rsid w:val="00C738E7"/>
    <w:rsid w:val="00C769A9"/>
    <w:rsid w:val="00C76FB1"/>
    <w:rsid w:val="00C77B5C"/>
    <w:rsid w:val="00C8100F"/>
    <w:rsid w:val="00C83374"/>
    <w:rsid w:val="00C834C4"/>
    <w:rsid w:val="00C83C4A"/>
    <w:rsid w:val="00C87956"/>
    <w:rsid w:val="00C94C6B"/>
    <w:rsid w:val="00C94CEF"/>
    <w:rsid w:val="00C96434"/>
    <w:rsid w:val="00C97023"/>
    <w:rsid w:val="00CA10E8"/>
    <w:rsid w:val="00CA1910"/>
    <w:rsid w:val="00CA19C4"/>
    <w:rsid w:val="00CA3DF5"/>
    <w:rsid w:val="00CA4108"/>
    <w:rsid w:val="00CA470A"/>
    <w:rsid w:val="00CA48FB"/>
    <w:rsid w:val="00CA7C4E"/>
    <w:rsid w:val="00CB07DD"/>
    <w:rsid w:val="00CB1E58"/>
    <w:rsid w:val="00CB2354"/>
    <w:rsid w:val="00CB3774"/>
    <w:rsid w:val="00CB4D8E"/>
    <w:rsid w:val="00CB60C3"/>
    <w:rsid w:val="00CB60F0"/>
    <w:rsid w:val="00CB6BAA"/>
    <w:rsid w:val="00CB720C"/>
    <w:rsid w:val="00CC0228"/>
    <w:rsid w:val="00CC1BBE"/>
    <w:rsid w:val="00CC562A"/>
    <w:rsid w:val="00CD0E5D"/>
    <w:rsid w:val="00CD3925"/>
    <w:rsid w:val="00CD5BB8"/>
    <w:rsid w:val="00CE2EFA"/>
    <w:rsid w:val="00CE2F91"/>
    <w:rsid w:val="00CE4ED7"/>
    <w:rsid w:val="00CE557A"/>
    <w:rsid w:val="00CE6BDB"/>
    <w:rsid w:val="00D00706"/>
    <w:rsid w:val="00D035F7"/>
    <w:rsid w:val="00D03613"/>
    <w:rsid w:val="00D052F6"/>
    <w:rsid w:val="00D05BA4"/>
    <w:rsid w:val="00D16844"/>
    <w:rsid w:val="00D203D7"/>
    <w:rsid w:val="00D21D94"/>
    <w:rsid w:val="00D249BB"/>
    <w:rsid w:val="00D274CF"/>
    <w:rsid w:val="00D30D1A"/>
    <w:rsid w:val="00D32403"/>
    <w:rsid w:val="00D329F8"/>
    <w:rsid w:val="00D333A4"/>
    <w:rsid w:val="00D354F3"/>
    <w:rsid w:val="00D35EB1"/>
    <w:rsid w:val="00D370CA"/>
    <w:rsid w:val="00D41731"/>
    <w:rsid w:val="00D41BEE"/>
    <w:rsid w:val="00D43591"/>
    <w:rsid w:val="00D43641"/>
    <w:rsid w:val="00D43F5F"/>
    <w:rsid w:val="00D45096"/>
    <w:rsid w:val="00D45098"/>
    <w:rsid w:val="00D54F95"/>
    <w:rsid w:val="00D55851"/>
    <w:rsid w:val="00D61A68"/>
    <w:rsid w:val="00D66864"/>
    <w:rsid w:val="00D671D9"/>
    <w:rsid w:val="00D67A6B"/>
    <w:rsid w:val="00D70058"/>
    <w:rsid w:val="00D70CCA"/>
    <w:rsid w:val="00D72609"/>
    <w:rsid w:val="00D77431"/>
    <w:rsid w:val="00D775F3"/>
    <w:rsid w:val="00D808E1"/>
    <w:rsid w:val="00D821B3"/>
    <w:rsid w:val="00D831BE"/>
    <w:rsid w:val="00D8524E"/>
    <w:rsid w:val="00D977D8"/>
    <w:rsid w:val="00DA040C"/>
    <w:rsid w:val="00DA2288"/>
    <w:rsid w:val="00DA3580"/>
    <w:rsid w:val="00DA6B43"/>
    <w:rsid w:val="00DA7D7E"/>
    <w:rsid w:val="00DB0167"/>
    <w:rsid w:val="00DB0587"/>
    <w:rsid w:val="00DB1112"/>
    <w:rsid w:val="00DB3058"/>
    <w:rsid w:val="00DB4D2A"/>
    <w:rsid w:val="00DB57EA"/>
    <w:rsid w:val="00DB6335"/>
    <w:rsid w:val="00DC0B31"/>
    <w:rsid w:val="00DC6B50"/>
    <w:rsid w:val="00DC6F4B"/>
    <w:rsid w:val="00DD0B14"/>
    <w:rsid w:val="00DD2491"/>
    <w:rsid w:val="00DD478E"/>
    <w:rsid w:val="00DD47E8"/>
    <w:rsid w:val="00DD5B32"/>
    <w:rsid w:val="00DD71D2"/>
    <w:rsid w:val="00DE3722"/>
    <w:rsid w:val="00DE3D00"/>
    <w:rsid w:val="00DE643C"/>
    <w:rsid w:val="00DF1B83"/>
    <w:rsid w:val="00DF362B"/>
    <w:rsid w:val="00DF3897"/>
    <w:rsid w:val="00DF599E"/>
    <w:rsid w:val="00DF6B82"/>
    <w:rsid w:val="00DF6D76"/>
    <w:rsid w:val="00DF7B83"/>
    <w:rsid w:val="00DF7E82"/>
    <w:rsid w:val="00E01D07"/>
    <w:rsid w:val="00E021E5"/>
    <w:rsid w:val="00E045E8"/>
    <w:rsid w:val="00E07334"/>
    <w:rsid w:val="00E074B8"/>
    <w:rsid w:val="00E12CBF"/>
    <w:rsid w:val="00E23184"/>
    <w:rsid w:val="00E2448E"/>
    <w:rsid w:val="00E24844"/>
    <w:rsid w:val="00E252C7"/>
    <w:rsid w:val="00E3224B"/>
    <w:rsid w:val="00E346DA"/>
    <w:rsid w:val="00E35FBA"/>
    <w:rsid w:val="00E36680"/>
    <w:rsid w:val="00E4305F"/>
    <w:rsid w:val="00E461AD"/>
    <w:rsid w:val="00E462AB"/>
    <w:rsid w:val="00E500BD"/>
    <w:rsid w:val="00E500DF"/>
    <w:rsid w:val="00E517C3"/>
    <w:rsid w:val="00E51B7A"/>
    <w:rsid w:val="00E53B7A"/>
    <w:rsid w:val="00E546A3"/>
    <w:rsid w:val="00E551EF"/>
    <w:rsid w:val="00E614AF"/>
    <w:rsid w:val="00E70672"/>
    <w:rsid w:val="00E70DFB"/>
    <w:rsid w:val="00E726FC"/>
    <w:rsid w:val="00E746C1"/>
    <w:rsid w:val="00E7490E"/>
    <w:rsid w:val="00E82086"/>
    <w:rsid w:val="00E870A1"/>
    <w:rsid w:val="00E8727B"/>
    <w:rsid w:val="00E90228"/>
    <w:rsid w:val="00E90D6D"/>
    <w:rsid w:val="00E92740"/>
    <w:rsid w:val="00E93122"/>
    <w:rsid w:val="00EA27F6"/>
    <w:rsid w:val="00EA41C6"/>
    <w:rsid w:val="00EA4546"/>
    <w:rsid w:val="00EA603B"/>
    <w:rsid w:val="00EB0CEC"/>
    <w:rsid w:val="00EB1197"/>
    <w:rsid w:val="00EB1FD7"/>
    <w:rsid w:val="00EB26EF"/>
    <w:rsid w:val="00EB78AE"/>
    <w:rsid w:val="00EB79BF"/>
    <w:rsid w:val="00EC0187"/>
    <w:rsid w:val="00EC1191"/>
    <w:rsid w:val="00EC21A9"/>
    <w:rsid w:val="00EC3289"/>
    <w:rsid w:val="00EC474D"/>
    <w:rsid w:val="00EC6778"/>
    <w:rsid w:val="00EC6FC9"/>
    <w:rsid w:val="00ED09B4"/>
    <w:rsid w:val="00ED4571"/>
    <w:rsid w:val="00EE20C4"/>
    <w:rsid w:val="00EE308E"/>
    <w:rsid w:val="00EE322E"/>
    <w:rsid w:val="00EE4CDB"/>
    <w:rsid w:val="00EE4DAC"/>
    <w:rsid w:val="00EF0A78"/>
    <w:rsid w:val="00EF4637"/>
    <w:rsid w:val="00EF67CF"/>
    <w:rsid w:val="00EF7646"/>
    <w:rsid w:val="00F00829"/>
    <w:rsid w:val="00F041A8"/>
    <w:rsid w:val="00F112B3"/>
    <w:rsid w:val="00F12690"/>
    <w:rsid w:val="00F13736"/>
    <w:rsid w:val="00F148CE"/>
    <w:rsid w:val="00F21BD5"/>
    <w:rsid w:val="00F22C9D"/>
    <w:rsid w:val="00F34DF5"/>
    <w:rsid w:val="00F37E5E"/>
    <w:rsid w:val="00F402D8"/>
    <w:rsid w:val="00F4031B"/>
    <w:rsid w:val="00F40786"/>
    <w:rsid w:val="00F425AD"/>
    <w:rsid w:val="00F442EC"/>
    <w:rsid w:val="00F46746"/>
    <w:rsid w:val="00F506AE"/>
    <w:rsid w:val="00F509C6"/>
    <w:rsid w:val="00F53C2C"/>
    <w:rsid w:val="00F53CEF"/>
    <w:rsid w:val="00F54F20"/>
    <w:rsid w:val="00F61D52"/>
    <w:rsid w:val="00F62D42"/>
    <w:rsid w:val="00F63164"/>
    <w:rsid w:val="00F64729"/>
    <w:rsid w:val="00F66732"/>
    <w:rsid w:val="00F66DB7"/>
    <w:rsid w:val="00F70D81"/>
    <w:rsid w:val="00F77D3F"/>
    <w:rsid w:val="00F837A3"/>
    <w:rsid w:val="00F843C5"/>
    <w:rsid w:val="00F84804"/>
    <w:rsid w:val="00F8671A"/>
    <w:rsid w:val="00F91EA7"/>
    <w:rsid w:val="00F970AD"/>
    <w:rsid w:val="00FA200E"/>
    <w:rsid w:val="00FA4595"/>
    <w:rsid w:val="00FA79DC"/>
    <w:rsid w:val="00FB0C33"/>
    <w:rsid w:val="00FB32D3"/>
    <w:rsid w:val="00FB5C74"/>
    <w:rsid w:val="00FB5D03"/>
    <w:rsid w:val="00FC0CA2"/>
    <w:rsid w:val="00FC1657"/>
    <w:rsid w:val="00FC4442"/>
    <w:rsid w:val="00FC5EDA"/>
    <w:rsid w:val="00FC6D57"/>
    <w:rsid w:val="00FC74B0"/>
    <w:rsid w:val="00FC7A95"/>
    <w:rsid w:val="00FC7F68"/>
    <w:rsid w:val="00FD54CC"/>
    <w:rsid w:val="00FD5A63"/>
    <w:rsid w:val="00FD6218"/>
    <w:rsid w:val="00FD655A"/>
    <w:rsid w:val="00FD7A85"/>
    <w:rsid w:val="00FD7BD5"/>
    <w:rsid w:val="00FE15B5"/>
    <w:rsid w:val="00FE7221"/>
    <w:rsid w:val="00FF3DB3"/>
    <w:rsid w:val="00FF53F9"/>
    <w:rsid w:val="00FF6246"/>
    <w:rsid w:val="00FF677C"/>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84D68"/>
  <w15:docId w15:val="{D1D148AE-D7B2-445A-AEC9-097D815B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List Paragraph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List Paragraph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3"/>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 w:type="paragraph" w:customStyle="1" w:styleId="p">
    <w:name w:val="p"/>
    <w:basedOn w:val="Navaden"/>
    <w:rsid w:val="00E51B7A"/>
    <w:pPr>
      <w:spacing w:before="40" w:after="10"/>
      <w:ind w:left="10" w:right="10" w:firstLine="240"/>
      <w:jc w:val="both"/>
    </w:pPr>
    <w:rPr>
      <w:rFonts w:ascii="Arial" w:hAnsi="Arial" w:cs="Arial"/>
      <w:color w:val="222222"/>
      <w:sz w:val="22"/>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BF3664"/>
  </w:style>
  <w:style w:type="paragraph" w:styleId="Sprotnaopomba-besedilo">
    <w:name w:val="footnote text"/>
    <w:aliases w:val="IFZ f,Footnote,Fußnote,-E Fußnotentext,Fußnotentext Ursprung"/>
    <w:basedOn w:val="Navaden"/>
    <w:link w:val="Sprotnaopomba-besediloZnak"/>
    <w:unhideWhenUsed/>
    <w:rsid w:val="00BF3664"/>
    <w:rPr>
      <w:sz w:val="20"/>
      <w:szCs w:val="20"/>
    </w:rPr>
  </w:style>
  <w:style w:type="character" w:customStyle="1" w:styleId="Sprotnaopomba-besediloZnak1">
    <w:name w:val="Sprotna opomba - besedilo Znak1"/>
    <w:basedOn w:val="Privzetapisavaodstavka"/>
    <w:semiHidden/>
    <w:rsid w:val="00BF3664"/>
  </w:style>
  <w:style w:type="character" w:styleId="Sprotnaopomba-sklic">
    <w:name w:val="footnote reference"/>
    <w:aliases w:val="Footnote number,-E Fußnotenzeichen"/>
    <w:unhideWhenUsed/>
    <w:rsid w:val="00BF3664"/>
    <w:rPr>
      <w:vertAlign w:val="superscript"/>
    </w:rPr>
  </w:style>
  <w:style w:type="character" w:styleId="Nerazreenaomemba">
    <w:name w:val="Unresolved Mention"/>
    <w:basedOn w:val="Privzetapisavaodstavka"/>
    <w:uiPriority w:val="99"/>
    <w:semiHidden/>
    <w:unhideWhenUsed/>
    <w:rsid w:val="006826AF"/>
    <w:rPr>
      <w:color w:val="605E5C"/>
      <w:shd w:val="clear" w:color="auto" w:fill="E1DFDD"/>
    </w:rPr>
  </w:style>
  <w:style w:type="paragraph" w:customStyle="1" w:styleId="ASB2">
    <w:name w:val="A_SB2"/>
    <w:basedOn w:val="Navaden"/>
    <w:rsid w:val="00681FE8"/>
    <w:pPr>
      <w:jc w:val="both"/>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3782">
      <w:bodyDiv w:val="1"/>
      <w:marLeft w:val="0"/>
      <w:marRight w:val="0"/>
      <w:marTop w:val="0"/>
      <w:marBottom w:val="0"/>
      <w:divBdr>
        <w:top w:val="none" w:sz="0" w:space="0" w:color="auto"/>
        <w:left w:val="none" w:sz="0" w:space="0" w:color="auto"/>
        <w:bottom w:val="none" w:sz="0" w:space="0" w:color="auto"/>
        <w:right w:val="none" w:sz="0" w:space="0" w:color="auto"/>
      </w:divBdr>
    </w:div>
    <w:div w:id="146871882">
      <w:bodyDiv w:val="1"/>
      <w:marLeft w:val="0"/>
      <w:marRight w:val="0"/>
      <w:marTop w:val="0"/>
      <w:marBottom w:val="0"/>
      <w:divBdr>
        <w:top w:val="none" w:sz="0" w:space="0" w:color="auto"/>
        <w:left w:val="none" w:sz="0" w:space="0" w:color="auto"/>
        <w:bottom w:val="none" w:sz="0" w:space="0" w:color="auto"/>
        <w:right w:val="none" w:sz="0" w:space="0" w:color="auto"/>
      </w:divBdr>
    </w:div>
    <w:div w:id="149946494">
      <w:bodyDiv w:val="1"/>
      <w:marLeft w:val="0"/>
      <w:marRight w:val="0"/>
      <w:marTop w:val="0"/>
      <w:marBottom w:val="0"/>
      <w:divBdr>
        <w:top w:val="none" w:sz="0" w:space="0" w:color="auto"/>
        <w:left w:val="none" w:sz="0" w:space="0" w:color="auto"/>
        <w:bottom w:val="none" w:sz="0" w:space="0" w:color="auto"/>
        <w:right w:val="none" w:sz="0" w:space="0" w:color="auto"/>
      </w:divBdr>
    </w:div>
    <w:div w:id="183136700">
      <w:bodyDiv w:val="1"/>
      <w:marLeft w:val="0"/>
      <w:marRight w:val="0"/>
      <w:marTop w:val="0"/>
      <w:marBottom w:val="0"/>
      <w:divBdr>
        <w:top w:val="none" w:sz="0" w:space="0" w:color="auto"/>
        <w:left w:val="none" w:sz="0" w:space="0" w:color="auto"/>
        <w:bottom w:val="none" w:sz="0" w:space="0" w:color="auto"/>
        <w:right w:val="none" w:sz="0" w:space="0" w:color="auto"/>
      </w:divBdr>
    </w:div>
    <w:div w:id="388765769">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981925962">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31647469">
      <w:bodyDiv w:val="1"/>
      <w:marLeft w:val="0"/>
      <w:marRight w:val="0"/>
      <w:marTop w:val="0"/>
      <w:marBottom w:val="0"/>
      <w:divBdr>
        <w:top w:val="none" w:sz="0" w:space="0" w:color="auto"/>
        <w:left w:val="none" w:sz="0" w:space="0" w:color="auto"/>
        <w:bottom w:val="none" w:sz="0" w:space="0" w:color="auto"/>
        <w:right w:val="none" w:sz="0" w:space="0" w:color="auto"/>
      </w:divBdr>
    </w:div>
    <w:div w:id="1804930612">
      <w:bodyDiv w:val="1"/>
      <w:marLeft w:val="0"/>
      <w:marRight w:val="0"/>
      <w:marTop w:val="0"/>
      <w:marBottom w:val="0"/>
      <w:divBdr>
        <w:top w:val="none" w:sz="0" w:space="0" w:color="auto"/>
        <w:left w:val="none" w:sz="0" w:space="0" w:color="auto"/>
        <w:bottom w:val="none" w:sz="0" w:space="0" w:color="auto"/>
        <w:right w:val="none" w:sz="0" w:space="0" w:color="auto"/>
      </w:divBdr>
    </w:div>
    <w:div w:id="211323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A127C-8957-43BB-AB01-6D6557A7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4</TotalTime>
  <Pages>1</Pages>
  <Words>4607</Words>
  <Characters>26266</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30812</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Monika Samsa</cp:lastModifiedBy>
  <cp:revision>17</cp:revision>
  <cp:lastPrinted>2022-09-01T11:23:00Z</cp:lastPrinted>
  <dcterms:created xsi:type="dcterms:W3CDTF">2022-09-02T09:41:00Z</dcterms:created>
  <dcterms:modified xsi:type="dcterms:W3CDTF">2023-05-04T09:57:00Z</dcterms:modified>
</cp:coreProperties>
</file>